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22B66" w14:textId="438A921D" w:rsidR="002D3C68" w:rsidRDefault="002D3C68" w:rsidP="002D3C68">
      <w:pPr>
        <w:tabs>
          <w:tab w:val="right" w:pos="9639"/>
        </w:tabs>
        <w:rPr>
          <w:rFonts w:cs="Arial"/>
          <w:b/>
          <w:szCs w:val="22"/>
          <w:lang w:eastAsia="en-GB"/>
        </w:rPr>
      </w:pPr>
      <w:r>
        <w:rPr>
          <w:rFonts w:cs="Arial"/>
          <w:b/>
          <w:szCs w:val="22"/>
        </w:rPr>
        <w:t>3GPP TSG-SA3 Meeting #118</w:t>
      </w:r>
      <w:r>
        <w:rPr>
          <w:rFonts w:cs="Arial"/>
          <w:b/>
          <w:szCs w:val="22"/>
        </w:rPr>
        <w:tab/>
        <w:t>S3-2438</w:t>
      </w:r>
      <w:r>
        <w:rPr>
          <w:rFonts w:cs="Arial"/>
          <w:b/>
          <w:szCs w:val="22"/>
        </w:rPr>
        <w:t>12</w:t>
      </w:r>
    </w:p>
    <w:p w14:paraId="1CD7C7D1" w14:textId="77777777" w:rsidR="002D3C68" w:rsidRPr="00BD4C3D" w:rsidRDefault="002D3C68" w:rsidP="002D3C68">
      <w:pPr>
        <w:pStyle w:val="Header"/>
        <w:rPr>
          <w:b/>
          <w:bCs/>
          <w:noProof/>
          <w:sz w:val="24"/>
        </w:rPr>
      </w:pPr>
      <w:r w:rsidRPr="00BD4C3D">
        <w:rPr>
          <w:rFonts w:cs="Arial"/>
          <w:b/>
          <w:bCs/>
          <w:sz w:val="22"/>
        </w:rPr>
        <w:t>Hyderabad, India  14 – 18 October 2024</w:t>
      </w:r>
    </w:p>
    <w:p w14:paraId="1D1955A6" w14:textId="77777777" w:rsidR="002D3C68" w:rsidRDefault="002D3C68" w:rsidP="002D3C6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6FF78809" w14:textId="298CFCA0" w:rsidR="002D3C68" w:rsidRDefault="002D3C68" w:rsidP="002D3C68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GSMA PQTN TF</w:t>
      </w:r>
    </w:p>
    <w:p w14:paraId="062AAD18" w14:textId="216E6C88" w:rsidR="002D3C68" w:rsidRDefault="002D3C68" w:rsidP="002D3C68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BA1895">
        <w:rPr>
          <w:rFonts w:cs="Arial"/>
          <w:b/>
        </w:rPr>
        <w:t xml:space="preserve">LS reply to 3GPP </w:t>
      </w:r>
      <w:r w:rsidRPr="00BA1895">
        <w:rPr>
          <w:rFonts w:cs="Arial"/>
          <w:b/>
          <w:color w:val="000000" w:themeColor="text1"/>
        </w:rPr>
        <w:t>Reply-LS on PQC Migration</w:t>
      </w:r>
    </w:p>
    <w:p w14:paraId="2E3F33E2" w14:textId="77777777" w:rsidR="002D3C68" w:rsidRDefault="002D3C68" w:rsidP="002D3C68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49B6277D" w14:textId="77777777" w:rsidR="002D3C68" w:rsidRDefault="002D3C68" w:rsidP="002D3C6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3</w:t>
      </w:r>
      <w:r>
        <w:rPr>
          <w:b/>
        </w:rPr>
        <w:tab/>
      </w:r>
    </w:p>
    <w:p w14:paraId="0A0439EF" w14:textId="77777777" w:rsidR="002D3C68" w:rsidRDefault="002D3C68" w:rsidP="003646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FD8E61D" w14:textId="77777777" w:rsidR="002D3C68" w:rsidRDefault="002D3C68" w:rsidP="003646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20DB76B" w14:textId="5F2F2CDC" w:rsidR="003646A8" w:rsidRDefault="003646A8" w:rsidP="003646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AD0605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S3-24</w:t>
      </w:r>
      <w:r w:rsidR="00AD0605">
        <w:rPr>
          <w:b/>
          <w:i/>
          <w:noProof/>
          <w:sz w:val="28"/>
        </w:rPr>
        <w:t>xxxx</w:t>
      </w:r>
    </w:p>
    <w:p w14:paraId="234268A7" w14:textId="27A05FB1" w:rsidR="003646A8" w:rsidRPr="00DE1245" w:rsidRDefault="00AD0605" w:rsidP="003646A8">
      <w:pPr>
        <w:pStyle w:val="Header"/>
        <w:rPr>
          <w:rFonts w:cs="Arial"/>
          <w:b/>
          <w:bCs/>
          <w:sz w:val="24"/>
        </w:rPr>
      </w:pPr>
      <w:r w:rsidRPr="00AD0605">
        <w:rPr>
          <w:b/>
          <w:bCs/>
          <w:sz w:val="24"/>
        </w:rPr>
        <w:t>Maastricht</w:t>
      </w:r>
      <w:r w:rsidR="003646A8" w:rsidRPr="00DE1245">
        <w:rPr>
          <w:b/>
          <w:bCs/>
          <w:sz w:val="24"/>
        </w:rPr>
        <w:t xml:space="preserve">, </w:t>
      </w:r>
      <w:r w:rsidRPr="00AD0605">
        <w:rPr>
          <w:b/>
          <w:bCs/>
          <w:sz w:val="24"/>
        </w:rPr>
        <w:t>Netherlands</w:t>
      </w:r>
      <w:r w:rsidR="003646A8" w:rsidRPr="00DE1245">
        <w:rPr>
          <w:b/>
          <w:bCs/>
          <w:sz w:val="24"/>
        </w:rPr>
        <w:t xml:space="preserve">, </w:t>
      </w:r>
      <w:r w:rsidR="00CD7710">
        <w:rPr>
          <w:b/>
          <w:bCs/>
          <w:sz w:val="24"/>
          <w:lang w:eastAsia="zh-CN"/>
        </w:rPr>
        <w:t>19</w:t>
      </w:r>
      <w:r w:rsidR="003646A8" w:rsidRPr="00DE1245">
        <w:rPr>
          <w:b/>
          <w:bCs/>
          <w:sz w:val="24"/>
        </w:rPr>
        <w:t xml:space="preserve">th </w:t>
      </w:r>
      <w:r w:rsidR="00CD7710">
        <w:rPr>
          <w:b/>
          <w:bCs/>
          <w:sz w:val="24"/>
        </w:rPr>
        <w:t>August</w:t>
      </w:r>
      <w:r w:rsidR="003646A8" w:rsidRPr="00DE1245">
        <w:rPr>
          <w:b/>
          <w:bCs/>
          <w:sz w:val="24"/>
        </w:rPr>
        <w:t xml:space="preserve"> </w:t>
      </w:r>
      <w:r w:rsidR="003D39F3">
        <w:rPr>
          <w:b/>
          <w:bCs/>
          <w:sz w:val="24"/>
        </w:rPr>
        <w:t>–</w:t>
      </w:r>
      <w:r w:rsidR="003646A8" w:rsidRPr="00DE1245">
        <w:rPr>
          <w:b/>
          <w:bCs/>
          <w:sz w:val="24"/>
        </w:rPr>
        <w:t xml:space="preserve"> </w:t>
      </w:r>
      <w:r w:rsidR="00CD7710">
        <w:rPr>
          <w:b/>
          <w:bCs/>
          <w:sz w:val="24"/>
        </w:rPr>
        <w:t>23</w:t>
      </w:r>
      <w:r w:rsidR="003D39F3">
        <w:rPr>
          <w:b/>
          <w:bCs/>
          <w:sz w:val="24"/>
        </w:rPr>
        <w:t>th</w:t>
      </w:r>
      <w:r w:rsidR="003646A8" w:rsidRPr="00DE1245">
        <w:rPr>
          <w:b/>
          <w:bCs/>
          <w:sz w:val="24"/>
        </w:rPr>
        <w:t xml:space="preserve"> </w:t>
      </w:r>
      <w:r w:rsidR="00CD7710">
        <w:rPr>
          <w:b/>
          <w:bCs/>
          <w:sz w:val="24"/>
        </w:rPr>
        <w:t>August</w:t>
      </w:r>
      <w:r w:rsidR="00CD7710" w:rsidRPr="00DE1245">
        <w:rPr>
          <w:b/>
          <w:bCs/>
          <w:sz w:val="24"/>
        </w:rPr>
        <w:t xml:space="preserve"> </w:t>
      </w:r>
      <w:r w:rsidR="003646A8" w:rsidRPr="00DE1245">
        <w:rPr>
          <w:b/>
          <w:bCs/>
          <w:sz w:val="24"/>
        </w:rPr>
        <w:t>2024</w:t>
      </w:r>
    </w:p>
    <w:p w14:paraId="45B58DE8" w14:textId="59A837F0" w:rsidR="003646A8" w:rsidRDefault="003646A8" w:rsidP="003646A8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GSMA</w:t>
      </w:r>
      <w:r w:rsidR="00FE3EC4">
        <w:rPr>
          <w:b/>
          <w:lang w:val="en-US"/>
        </w:rPr>
        <w:t xml:space="preserve"> PQTN</w:t>
      </w:r>
      <w:r w:rsidR="00DB0E63">
        <w:rPr>
          <w:b/>
          <w:lang w:val="en-US"/>
        </w:rPr>
        <w:t xml:space="preserve"> TF</w:t>
      </w:r>
    </w:p>
    <w:p w14:paraId="6111E2CF" w14:textId="425275C6" w:rsidR="003646A8" w:rsidRPr="00BA1895" w:rsidRDefault="003646A8" w:rsidP="003646A8">
      <w:pPr>
        <w:keepNext/>
        <w:tabs>
          <w:tab w:val="left" w:pos="2127"/>
        </w:tabs>
        <w:ind w:left="2126" w:hanging="2126"/>
        <w:outlineLvl w:val="0"/>
        <w:rPr>
          <w:b/>
        </w:rPr>
      </w:pPr>
      <w:r w:rsidRPr="00BA1895">
        <w:rPr>
          <w:rFonts w:cs="Arial"/>
          <w:b/>
        </w:rPr>
        <w:t>Title:</w:t>
      </w:r>
      <w:r w:rsidRPr="00BA1895">
        <w:rPr>
          <w:rFonts w:cs="Arial"/>
          <w:b/>
        </w:rPr>
        <w:tab/>
      </w:r>
      <w:r w:rsidR="00BA1895" w:rsidRPr="00BA1895">
        <w:rPr>
          <w:rFonts w:cs="Arial"/>
          <w:b/>
        </w:rPr>
        <w:t xml:space="preserve">LS reply to 3GPP </w:t>
      </w:r>
      <w:r w:rsidR="00D53CDE" w:rsidRPr="00BA1895">
        <w:rPr>
          <w:rFonts w:cs="Arial"/>
          <w:b/>
          <w:color w:val="000000" w:themeColor="text1"/>
        </w:rPr>
        <w:t>Reply-LS on PQC Migration</w:t>
      </w:r>
    </w:p>
    <w:p w14:paraId="56FA1E2A" w14:textId="77777777" w:rsidR="003646A8" w:rsidRPr="00BD3F75" w:rsidRDefault="003646A8" w:rsidP="003646A8">
      <w:pPr>
        <w:keepNext/>
        <w:tabs>
          <w:tab w:val="left" w:pos="2127"/>
        </w:tabs>
        <w:ind w:left="2126" w:hanging="2126"/>
        <w:outlineLvl w:val="0"/>
        <w:rPr>
          <w:b/>
          <w:lang w:val="fr-FR"/>
        </w:rPr>
      </w:pPr>
      <w:r w:rsidRPr="00BD3F75">
        <w:rPr>
          <w:b/>
          <w:lang w:val="fr-FR"/>
        </w:rPr>
        <w:t>Document for:</w:t>
      </w:r>
      <w:r w:rsidRPr="00BD3F75">
        <w:rPr>
          <w:b/>
          <w:lang w:val="fr-FR"/>
        </w:rPr>
        <w:tab/>
        <w:t>Information, Discussion</w:t>
      </w:r>
    </w:p>
    <w:p w14:paraId="42264E96" w14:textId="744385F3" w:rsidR="00AD50BF" w:rsidRPr="00BD3F75" w:rsidRDefault="003646A8" w:rsidP="003646A8">
      <w:pPr>
        <w:keepNext/>
        <w:tabs>
          <w:tab w:val="left" w:pos="2127"/>
        </w:tabs>
        <w:ind w:left="2126" w:hanging="2126"/>
        <w:outlineLvl w:val="0"/>
        <w:rPr>
          <w:rFonts w:cs="Arial"/>
          <w:lang w:val="fr-FR"/>
        </w:rPr>
      </w:pPr>
      <w:r w:rsidRPr="00BD3F75">
        <w:rPr>
          <w:b/>
          <w:lang w:val="fr-FR"/>
        </w:rPr>
        <w:t>Agenda Item:</w:t>
      </w:r>
      <w:r w:rsidR="00FE3EC4" w:rsidRPr="00BD3F75">
        <w:rPr>
          <w:b/>
          <w:lang w:val="fr-FR"/>
        </w:rPr>
        <w:t xml:space="preserve"> </w:t>
      </w:r>
      <w:r w:rsidR="00FE3EC4" w:rsidRPr="00BD3F75">
        <w:rPr>
          <w:b/>
          <w:lang w:val="fr-FR"/>
        </w:rPr>
        <w:tab/>
      </w:r>
      <w:r w:rsidRPr="00BD3F75">
        <w:rPr>
          <w:b/>
          <w:lang w:val="fr-FR"/>
        </w:rPr>
        <w:t>3</w:t>
      </w:r>
    </w:p>
    <w:p w14:paraId="42264E97" w14:textId="77777777" w:rsidR="0058060A" w:rsidRPr="00BD3F75" w:rsidRDefault="0058060A" w:rsidP="0058060A">
      <w:pPr>
        <w:pStyle w:val="Title"/>
        <w:jc w:val="center"/>
        <w:rPr>
          <w:rFonts w:cs="Arial"/>
          <w:lang w:val="fr-FR"/>
        </w:rPr>
      </w:pPr>
      <w:r w:rsidRPr="00BD3F75">
        <w:rPr>
          <w:rFonts w:cs="Arial"/>
          <w:lang w:val="fr-FR"/>
        </w:rPr>
        <w:t xml:space="preserve">Liaison </w:t>
      </w:r>
      <w:proofErr w:type="spellStart"/>
      <w:r w:rsidRPr="00BD3F75">
        <w:rPr>
          <w:rFonts w:cs="Arial"/>
          <w:lang w:val="fr-FR"/>
        </w:rPr>
        <w:t>Statement</w:t>
      </w:r>
      <w:proofErr w:type="spellEnd"/>
    </w:p>
    <w:p w14:paraId="42264E98" w14:textId="77777777" w:rsidR="0058060A" w:rsidRPr="00BD3F75" w:rsidRDefault="0058060A" w:rsidP="0058060A">
      <w:pPr>
        <w:pStyle w:val="NormalParagraph"/>
        <w:rPr>
          <w:rFonts w:cs="Arial"/>
          <w:lang w:val="fr-FR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112E2C" w14:paraId="42264E9B" w14:textId="77777777" w:rsidTr="0464CF35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112E2C" w:rsidRDefault="00A74A54" w:rsidP="0058060A">
            <w:pPr>
              <w:pStyle w:val="TableHeader"/>
            </w:pPr>
            <w:r w:rsidRPr="00112E2C">
              <w:t>Liaison Statement Title:</w:t>
            </w:r>
          </w:p>
        </w:tc>
        <w:tc>
          <w:tcPr>
            <w:tcW w:w="6379" w:type="dxa"/>
            <w:vAlign w:val="center"/>
          </w:tcPr>
          <w:p w14:paraId="42264E9A" w14:textId="3E4E7141" w:rsidR="00A74A54" w:rsidRPr="00112E2C" w:rsidRDefault="00BA1895" w:rsidP="011E2B62">
            <w:pPr>
              <w:pStyle w:val="TableText"/>
            </w:pPr>
            <w:r w:rsidRPr="00BA1895">
              <w:rPr>
                <w:rFonts w:cs="Arial"/>
              </w:rPr>
              <w:t>LS reply to 3GPP</w:t>
            </w:r>
            <w:r>
              <w:rPr>
                <w:rFonts w:cs="Arial"/>
                <w:b/>
              </w:rPr>
              <w:t xml:space="preserve"> </w:t>
            </w:r>
            <w:r w:rsidRPr="00D53CDE">
              <w:rPr>
                <w:rFonts w:cs="Arial"/>
                <w:color w:val="000000" w:themeColor="text1"/>
              </w:rPr>
              <w:t>Reply-LS on PQC Migration</w:t>
            </w:r>
          </w:p>
        </w:tc>
      </w:tr>
    </w:tbl>
    <w:p w14:paraId="42264E9C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9E" w14:textId="77777777" w:rsidTr="011E2B62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Pr="00112E2C" w:rsidRDefault="0058060A" w:rsidP="0058060A">
            <w:pPr>
              <w:pStyle w:val="TableHeader"/>
            </w:pPr>
            <w:r w:rsidRPr="00112E2C">
              <w:t>Source Meeting Information</w:t>
            </w:r>
          </w:p>
        </w:tc>
      </w:tr>
      <w:tr w:rsidR="0058060A" w:rsidRPr="00112E2C" w14:paraId="42264EA2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9F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Number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A0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Date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A1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Location</w:t>
            </w:r>
          </w:p>
        </w:tc>
      </w:tr>
      <w:tr w:rsidR="004B5748" w:rsidRPr="00112E2C" w14:paraId="42264EA6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31006030" w:rsidR="004B5748" w:rsidRPr="00112E2C" w:rsidRDefault="004B5748" w:rsidP="004B5748">
            <w:pPr>
              <w:pStyle w:val="TableText"/>
              <w:rPr>
                <w:rFonts w:eastAsia="MS Mincho" w:cs="Arial"/>
                <w:lang w:eastAsia="ja-JP"/>
              </w:rPr>
            </w:pPr>
            <w:r>
              <w:rPr>
                <w:rFonts w:eastAsia="Malgun Gothic"/>
                <w:color w:val="000000"/>
                <w:lang w:eastAsia="ko-KR"/>
              </w:rPr>
              <w:t>PQTN#</w:t>
            </w:r>
            <w:r w:rsidR="0087622C">
              <w:rPr>
                <w:rFonts w:eastAsia="Malgun Gothic"/>
                <w:color w:val="000000"/>
                <w:lang w:eastAsia="ko-KR"/>
              </w:rPr>
              <w:t>70</w:t>
            </w:r>
          </w:p>
        </w:tc>
        <w:tc>
          <w:tcPr>
            <w:tcW w:w="2863" w:type="dxa"/>
          </w:tcPr>
          <w:p w14:paraId="42264EA4" w14:textId="7676D70B" w:rsidR="004B5748" w:rsidRPr="00112E2C" w:rsidRDefault="0087622C" w:rsidP="004B5748">
            <w:pPr>
              <w:pStyle w:val="TableText"/>
              <w:rPr>
                <w:rFonts w:eastAsia="MS Mincho" w:cs="Arial"/>
                <w:lang w:eastAsia="ja-JP"/>
              </w:rPr>
            </w:pPr>
            <w:r>
              <w:rPr>
                <w:color w:val="000000"/>
              </w:rPr>
              <w:t>18 June</w:t>
            </w:r>
            <w:r w:rsidR="004B5748">
              <w:rPr>
                <w:color w:val="000000"/>
              </w:rPr>
              <w:t xml:space="preserve"> 2024</w:t>
            </w:r>
          </w:p>
        </w:tc>
        <w:tc>
          <w:tcPr>
            <w:tcW w:w="3373" w:type="dxa"/>
          </w:tcPr>
          <w:p w14:paraId="42264EA5" w14:textId="2B00A317" w:rsidR="004B5748" w:rsidRPr="00112E2C" w:rsidRDefault="004B5748" w:rsidP="004B5748">
            <w:pPr>
              <w:pStyle w:val="TableText"/>
            </w:pPr>
            <w:r>
              <w:rPr>
                <w:color w:val="000000"/>
              </w:rPr>
              <w:t>Conference Call</w:t>
            </w:r>
          </w:p>
        </w:tc>
      </w:tr>
    </w:tbl>
    <w:p w14:paraId="42264EA7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A9" w14:textId="77777777" w:rsidTr="011E2B62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Pr="00112E2C" w:rsidRDefault="0058060A" w:rsidP="0058060A">
            <w:pPr>
              <w:pStyle w:val="TableHeader"/>
            </w:pPr>
            <w:r w:rsidRPr="00112E2C">
              <w:t>Document Details</w:t>
            </w:r>
          </w:p>
        </w:tc>
      </w:tr>
      <w:tr w:rsidR="0058060A" w:rsidRPr="00112E2C" w14:paraId="42264EAD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A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Number: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AB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Creation Date: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AC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Author:</w:t>
            </w:r>
          </w:p>
        </w:tc>
      </w:tr>
      <w:tr w:rsidR="004B5748" w:rsidRPr="002D3C68" w14:paraId="42264EB1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439C0424" w:rsidR="004B5748" w:rsidRPr="00112E2C" w:rsidRDefault="004B5748" w:rsidP="004B5748">
            <w:pPr>
              <w:pStyle w:val="TableText"/>
              <w:rPr>
                <w:rFonts w:eastAsia="MS Mincho" w:cs="Arial"/>
                <w:lang w:eastAsia="ja-JP"/>
              </w:rPr>
            </w:pPr>
            <w:r>
              <w:rPr>
                <w:rFonts w:eastAsia="Malgun Gothic"/>
                <w:color w:val="000000"/>
                <w:lang w:eastAsia="ko-KR"/>
              </w:rPr>
              <w:t>PQTN#</w:t>
            </w:r>
            <w:r w:rsidR="0087622C">
              <w:rPr>
                <w:rFonts w:eastAsia="Malgun Gothic"/>
                <w:color w:val="000000"/>
                <w:lang w:eastAsia="ko-KR"/>
              </w:rPr>
              <w:t>70</w:t>
            </w:r>
            <w:r>
              <w:rPr>
                <w:rFonts w:eastAsia="Malgun Gothic"/>
                <w:color w:val="000000"/>
                <w:lang w:eastAsia="ko-KR"/>
              </w:rPr>
              <w:t xml:space="preserve"> Doc</w:t>
            </w:r>
            <w:r>
              <w:rPr>
                <w:color w:val="000000"/>
              </w:rPr>
              <w:t>_</w:t>
            </w:r>
            <w:r w:rsidR="0087622C">
              <w:rPr>
                <w:color w:val="000000"/>
              </w:rPr>
              <w:t>003</w:t>
            </w:r>
          </w:p>
        </w:tc>
        <w:tc>
          <w:tcPr>
            <w:tcW w:w="2863" w:type="dxa"/>
          </w:tcPr>
          <w:p w14:paraId="42264EAF" w14:textId="2305ECC6" w:rsidR="004B5748" w:rsidRPr="00112E2C" w:rsidRDefault="004B5748" w:rsidP="004B5748">
            <w:pPr>
              <w:pStyle w:val="TableText"/>
              <w:rPr>
                <w:rFonts w:cs="Arial"/>
              </w:rPr>
            </w:pPr>
            <w:r>
              <w:rPr>
                <w:color w:val="000000"/>
              </w:rPr>
              <w:t>XX XXX 2024</w:t>
            </w:r>
          </w:p>
        </w:tc>
        <w:tc>
          <w:tcPr>
            <w:tcW w:w="3373" w:type="dxa"/>
          </w:tcPr>
          <w:p w14:paraId="42264EB0" w14:textId="77C07623" w:rsidR="004B5748" w:rsidRPr="00130CA2" w:rsidRDefault="004B5748" w:rsidP="004B5748">
            <w:pPr>
              <w:pStyle w:val="TableText"/>
              <w:rPr>
                <w:lang w:val="pt-PT"/>
              </w:rPr>
            </w:pPr>
            <w:r w:rsidRPr="00130CA2">
              <w:rPr>
                <w:rFonts w:eastAsia="Malgun Gothic"/>
                <w:lang w:val="pt-PT" w:eastAsia="ko-KR"/>
              </w:rPr>
              <w:t>Lun Li, Fei Liu, Huawei.com</w:t>
            </w:r>
          </w:p>
        </w:tc>
      </w:tr>
      <w:tr w:rsidR="0058060A" w:rsidRPr="00112E2C" w14:paraId="42264EB5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2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Originating GSMA Source: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B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Deadline for response: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B4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Liaison Statement Contact</w:t>
            </w:r>
          </w:p>
        </w:tc>
      </w:tr>
      <w:tr w:rsidR="004B5748" w:rsidRPr="00112E2C" w14:paraId="42264EB9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516CF898" w:rsidR="004B5748" w:rsidRPr="00112E2C" w:rsidRDefault="004B5748" w:rsidP="004B5748">
            <w:pPr>
              <w:pStyle w:val="TableText"/>
              <w:rPr>
                <w:rFonts w:eastAsia="MS Mincho" w:cs="Arial"/>
                <w:lang w:eastAsia="ja-JP"/>
              </w:rPr>
            </w:pPr>
            <w:r>
              <w:rPr>
                <w:rFonts w:eastAsia="Malgun Gothic"/>
                <w:color w:val="000000"/>
                <w:lang w:eastAsia="ko-KR"/>
              </w:rPr>
              <w:t>PQTN TF</w:t>
            </w:r>
          </w:p>
        </w:tc>
        <w:tc>
          <w:tcPr>
            <w:tcW w:w="2863" w:type="dxa"/>
          </w:tcPr>
          <w:p w14:paraId="42264EB7" w14:textId="2920368C" w:rsidR="004B5748" w:rsidRPr="00112E2C" w:rsidRDefault="004B5748" w:rsidP="004B5748">
            <w:pPr>
              <w:pStyle w:val="TableText"/>
              <w:rPr>
                <w:rFonts w:eastAsia="MS Mincho" w:cs="Arial"/>
                <w:lang w:eastAsia="ja-JP"/>
              </w:rPr>
            </w:pPr>
            <w:r>
              <w:t>NA</w:t>
            </w:r>
          </w:p>
        </w:tc>
        <w:tc>
          <w:tcPr>
            <w:tcW w:w="3373" w:type="dxa"/>
          </w:tcPr>
          <w:p w14:paraId="42264EB8" w14:textId="3CEC7760" w:rsidR="004B5748" w:rsidRPr="00112E2C" w:rsidRDefault="004B5748" w:rsidP="004B5748">
            <w:pPr>
              <w:pStyle w:val="TableText"/>
              <w:rPr>
                <w:rFonts w:eastAsia="MS Mincho" w:cs="Arial"/>
                <w:lang w:eastAsia="ja-JP"/>
              </w:rPr>
            </w:pPr>
            <w:r w:rsidRPr="004B5748">
              <w:t>L</w:t>
            </w:r>
            <w:r w:rsidRPr="004B5748">
              <w:rPr>
                <w:rFonts w:eastAsia="Malgun Gothic"/>
                <w:lang w:eastAsia="ko-KR"/>
              </w:rPr>
              <w:t>ilun20@huawei.com</w:t>
            </w:r>
          </w:p>
        </w:tc>
      </w:tr>
      <w:tr w:rsidR="0058060A" w:rsidRPr="00112E2C" w14:paraId="42264EBC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cs="Arial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42264EBB" w14:textId="77777777" w:rsidR="0058060A" w:rsidRPr="00112E2C" w:rsidRDefault="00096622" w:rsidP="001202FC">
                <w:pPr>
                  <w:pStyle w:val="TableText"/>
                  <w:rPr>
                    <w:rFonts w:eastAsia="MS Mincho" w:cs="Arial"/>
                    <w:lang w:eastAsia="ja-JP"/>
                  </w:rPr>
                </w:pPr>
                <w:r w:rsidRPr="00112E2C">
                  <w:rPr>
                    <w:rFonts w:eastAsia="MS Mincho" w:cs="Arial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112E2C" w14:paraId="42264EBF" w14:textId="77777777" w:rsidTr="011E2B62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Pr="00112E2C" w:rsidRDefault="0058060A" w:rsidP="0058060A">
            <w:pPr>
              <w:pStyle w:val="TableHeader"/>
            </w:pPr>
            <w:r w:rsidRPr="00112E2C">
              <w:t>Action Required by Recipient</w:t>
            </w:r>
          </w:p>
        </w:tc>
      </w:tr>
      <w:tr w:rsidR="0058060A" w:rsidRPr="00112E2C" w14:paraId="42264EC2" w14:textId="77777777" w:rsidTr="011E2B62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264EC0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2B178E2E" w:rsidR="0058060A" w:rsidRPr="00112E2C" w:rsidRDefault="000C5352" w:rsidP="0058060A">
            <w:pPr>
              <w:pStyle w:val="TableText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N</w:t>
            </w:r>
            <w:r w:rsidR="000F6026">
              <w:rPr>
                <w:rFonts w:eastAsia="MS Mincho" w:cs="Arial"/>
                <w:lang w:eastAsia="ja-JP"/>
              </w:rPr>
              <w:t>one</w:t>
            </w:r>
          </w:p>
        </w:tc>
      </w:tr>
      <w:tr w:rsidR="0058060A" w:rsidRPr="00CA6C57" w14:paraId="42264EC5" w14:textId="77777777" w:rsidTr="011E2B62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264EC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00ED5FEE" w:rsidR="0058060A" w:rsidRPr="000F6026" w:rsidRDefault="065906C9" w:rsidP="001202FC">
            <w:pPr>
              <w:pStyle w:val="TableText"/>
              <w:rPr>
                <w:rFonts w:eastAsia="MS Mincho" w:cs="Arial"/>
                <w:lang w:val="en-US" w:eastAsia="ja-JP"/>
              </w:rPr>
            </w:pPr>
            <w:r w:rsidRPr="000F6026">
              <w:rPr>
                <w:rFonts w:eastAsia="MS Mincho" w:cs="Arial"/>
                <w:lang w:val="en-US" w:eastAsia="ja-JP"/>
              </w:rPr>
              <w:t>3GPP</w:t>
            </w:r>
            <w:r w:rsidR="00201177" w:rsidRPr="000F6026">
              <w:rPr>
                <w:rFonts w:eastAsia="MS Mincho" w:cs="Arial"/>
                <w:lang w:val="en-US" w:eastAsia="ja-JP"/>
              </w:rPr>
              <w:t> </w:t>
            </w:r>
            <w:r w:rsidR="22D8EC72" w:rsidRPr="000F6026">
              <w:rPr>
                <w:rFonts w:eastAsia="MS Mincho" w:cs="Arial"/>
                <w:lang w:val="en-US" w:eastAsia="ja-JP"/>
              </w:rPr>
              <w:t>S</w:t>
            </w:r>
            <w:r w:rsidR="2FA55DF0" w:rsidRPr="000F6026">
              <w:rPr>
                <w:rFonts w:eastAsia="MS Mincho" w:cs="Arial"/>
                <w:lang w:val="en-US" w:eastAsia="ja-JP"/>
              </w:rPr>
              <w:t>A3</w:t>
            </w:r>
          </w:p>
        </w:tc>
      </w:tr>
    </w:tbl>
    <w:p w14:paraId="3BC0CB66" w14:textId="77777777" w:rsidR="008303E6" w:rsidRPr="000F6026" w:rsidRDefault="008303E6" w:rsidP="0058060A">
      <w:pPr>
        <w:pStyle w:val="NormalParagraph"/>
        <w:rPr>
          <w:rFonts w:cs="Arial"/>
          <w:lang w:val="en-US"/>
        </w:rPr>
      </w:pPr>
    </w:p>
    <w:p w14:paraId="17B4933F" w14:textId="2CBD4E5A" w:rsidR="003B732F" w:rsidRPr="00112E2C" w:rsidRDefault="12F067E9" w:rsidP="0464CF35">
      <w:pPr>
        <w:pStyle w:val="Heading1"/>
        <w:rPr>
          <w:lang w:eastAsia="ja-JP"/>
        </w:rPr>
      </w:pPr>
      <w:r w:rsidRPr="0464CF35">
        <w:rPr>
          <w:lang w:eastAsia="ja-JP"/>
        </w:rPr>
        <w:lastRenderedPageBreak/>
        <w:t>Introduction</w:t>
      </w:r>
    </w:p>
    <w:p w14:paraId="7E9D1E3A" w14:textId="29953D23" w:rsidR="00B11007" w:rsidRDefault="00031FAE" w:rsidP="00B11007">
      <w:r>
        <w:rPr>
          <w:rFonts w:eastAsia="Arial" w:cs="Arial"/>
          <w:szCs w:val="22"/>
        </w:rPr>
        <w:t xml:space="preserve">GSMA thanks SA3 very much for the </w:t>
      </w:r>
      <w:r w:rsidR="00130CA2">
        <w:rPr>
          <w:rFonts w:eastAsia="Arial" w:cs="Arial"/>
          <w:szCs w:val="22"/>
        </w:rPr>
        <w:t>reply to</w:t>
      </w:r>
      <w:r>
        <w:rPr>
          <w:rFonts w:eastAsia="Arial" w:cs="Arial"/>
          <w:szCs w:val="22"/>
        </w:rPr>
        <w:t xml:space="preserve"> LS on the </w:t>
      </w:r>
      <w:r>
        <w:rPr>
          <w:iCs/>
        </w:rPr>
        <w:t xml:space="preserve">3GPP studies for migration to Post-Quantum Cryptography (PQC). </w:t>
      </w:r>
      <w:r w:rsidR="00B11007">
        <w:rPr>
          <w:rFonts w:hint="eastAsia"/>
        </w:rPr>
        <w:t>GSMA</w:t>
      </w:r>
      <w:r w:rsidR="00B11007">
        <w:t xml:space="preserve"> PQTN is current</w:t>
      </w:r>
      <w:r w:rsidR="00F51A2D">
        <w:t>ly</w:t>
      </w:r>
      <w:r w:rsidR="00B11007">
        <w:t xml:space="preserve"> working on the white paper about </w:t>
      </w:r>
      <w:r w:rsidR="00F51A2D">
        <w:t xml:space="preserve">the </w:t>
      </w:r>
      <w:r w:rsidR="00B11007" w:rsidRPr="000C5820">
        <w:rPr>
          <w:i/>
        </w:rPr>
        <w:t>Migration plan for Telecom Use Cases</w:t>
      </w:r>
      <w:r w:rsidR="00B11007" w:rsidRPr="000C5820">
        <w:t>. And</w:t>
      </w:r>
      <w:r w:rsidR="00B11007">
        <w:t xml:space="preserve"> it</w:t>
      </w:r>
      <w:r w:rsidR="00B11007" w:rsidRPr="000C5820">
        <w:t xml:space="preserve"> is expected to publish in </w:t>
      </w:r>
      <w:r w:rsidR="00796032">
        <w:t>XXX.</w:t>
      </w:r>
      <w:r w:rsidR="00B11007" w:rsidRPr="000C5820">
        <w:t xml:space="preserve"> 2024</w:t>
      </w:r>
      <w:r w:rsidR="00B11007">
        <w:t xml:space="preserve">. </w:t>
      </w:r>
    </w:p>
    <w:p w14:paraId="6E1AB7D0" w14:textId="7774F683" w:rsidR="00873FEA" w:rsidRDefault="00031FAE" w:rsidP="0464CF35">
      <w:pPr>
        <w:spacing w:line="259" w:lineRule="auto"/>
        <w:rPr>
          <w:iCs/>
        </w:rPr>
      </w:pPr>
      <w:r>
        <w:rPr>
          <w:iCs/>
        </w:rPr>
        <w:t xml:space="preserve">According to the information replied in the </w:t>
      </w:r>
      <w:r w:rsidR="004A5D19">
        <w:rPr>
          <w:iCs/>
        </w:rPr>
        <w:t xml:space="preserve">last </w:t>
      </w:r>
      <w:r>
        <w:rPr>
          <w:iCs/>
        </w:rPr>
        <w:t>LS</w:t>
      </w:r>
      <w:r w:rsidR="004A5D19">
        <w:rPr>
          <w:iCs/>
        </w:rPr>
        <w:t xml:space="preserve"> [1</w:t>
      </w:r>
      <w:r w:rsidR="00A568F7">
        <w:rPr>
          <w:iCs/>
        </w:rPr>
        <w:t>].</w:t>
      </w:r>
      <w:r>
        <w:rPr>
          <w:iCs/>
        </w:rPr>
        <w:t xml:space="preserve"> There are further details and information </w:t>
      </w:r>
      <w:r>
        <w:rPr>
          <w:rFonts w:hint="eastAsia"/>
          <w:iCs/>
        </w:rPr>
        <w:t>G</w:t>
      </w:r>
      <w:r>
        <w:rPr>
          <w:iCs/>
        </w:rPr>
        <w:t xml:space="preserve">SMA would like to discuss and kindly hopes SA3 would consider </w:t>
      </w:r>
      <w:r w:rsidR="00781F84">
        <w:rPr>
          <w:iCs/>
        </w:rPr>
        <w:t>responding</w:t>
      </w:r>
      <w:r>
        <w:rPr>
          <w:iCs/>
        </w:rPr>
        <w:t>.</w:t>
      </w:r>
    </w:p>
    <w:p w14:paraId="2C8C6681" w14:textId="77777777" w:rsidR="00AB6A7A" w:rsidRPr="00AB6A7A" w:rsidRDefault="00AB6A7A" w:rsidP="0464CF35">
      <w:pPr>
        <w:spacing w:line="259" w:lineRule="auto"/>
        <w:rPr>
          <w:rFonts w:eastAsiaTheme="minorEastAsia" w:cs="Arial"/>
          <w:szCs w:val="22"/>
        </w:rPr>
      </w:pPr>
    </w:p>
    <w:p w14:paraId="62703977" w14:textId="77777777" w:rsidR="005467FF" w:rsidRPr="00EA2FF0" w:rsidRDefault="005467FF" w:rsidP="005467FF">
      <w:pPr>
        <w:pStyle w:val="Heading1"/>
        <w:rPr>
          <w:color w:val="000000" w:themeColor="text1"/>
        </w:rPr>
      </w:pPr>
      <w:r>
        <w:rPr>
          <w:color w:val="000000" w:themeColor="text1"/>
        </w:rPr>
        <w:t>Questions</w:t>
      </w:r>
      <w:r w:rsidRPr="011E2B62">
        <w:rPr>
          <w:color w:val="000000" w:themeColor="text1"/>
        </w:rPr>
        <w:t xml:space="preserve"> to 3GPP </w:t>
      </w:r>
      <w:r>
        <w:rPr>
          <w:color w:val="000000" w:themeColor="text1"/>
        </w:rPr>
        <w:t>SA3</w:t>
      </w:r>
    </w:p>
    <w:p w14:paraId="4999AADC" w14:textId="5D220795" w:rsidR="000C5820" w:rsidRDefault="001A3DA5" w:rsidP="00873FEA">
      <w:r>
        <w:t>Regarding the replied information [1], t</w:t>
      </w:r>
      <w:r w:rsidR="006A59B7">
        <w:t>he following questions we would like to further raise.</w:t>
      </w:r>
    </w:p>
    <w:p w14:paraId="1AECFD06" w14:textId="1EB6103D" w:rsidR="00873FEA" w:rsidRDefault="00873FEA" w:rsidP="00873FEA">
      <w:r w:rsidRPr="002F36F1">
        <w:rPr>
          <w:b/>
        </w:rPr>
        <w:t>Questions</w:t>
      </w:r>
      <w:r>
        <w:t>:</w:t>
      </w:r>
    </w:p>
    <w:p w14:paraId="10B39B3C" w14:textId="5545D1B1" w:rsidR="00873FEA" w:rsidRDefault="24E40ABF" w:rsidP="52319DA0">
      <w:pPr>
        <w:rPr>
          <w:rFonts w:ascii="Helvetica" w:hAnsi="Helvetica"/>
          <w:b/>
          <w:bCs/>
          <w:color w:val="1B1B1B"/>
        </w:rPr>
      </w:pPr>
      <w:r w:rsidRPr="52319DA0">
        <w:rPr>
          <w:b/>
          <w:bCs/>
        </w:rPr>
        <w:t xml:space="preserve">Q1: </w:t>
      </w:r>
      <w:r w:rsidR="66CA4F84" w:rsidRPr="001A3DA5">
        <w:t>R</w:t>
      </w:r>
      <w:r w:rsidR="66CA4F84" w:rsidRPr="52319DA0">
        <w:t>egarding</w:t>
      </w:r>
      <w:r w:rsidR="66CA4F84" w:rsidRPr="52319DA0">
        <w:rPr>
          <w:b/>
          <w:bCs/>
        </w:rPr>
        <w:t xml:space="preserve"> </w:t>
      </w:r>
      <w:r w:rsidR="41245576">
        <w:t>“</w:t>
      </w:r>
      <w:r w:rsidR="41245576" w:rsidRPr="53BBBBDC">
        <w:rPr>
          <w:rFonts w:eastAsiaTheme="minorEastAsia"/>
        </w:rPr>
        <w:t>SA3 considers that all the 128-bit algorithms currently used in 5G systems can be considered as secure against attacks from both classical and quantum computing.</w:t>
      </w:r>
      <w:r w:rsidR="41245576">
        <w:t>”, As it is known</w:t>
      </w:r>
      <w:r w:rsidR="75A17120">
        <w:t>,</w:t>
      </w:r>
      <w:r w:rsidR="41245576">
        <w:t xml:space="preserve"> the NIST </w:t>
      </w:r>
      <w:r w:rsidR="75A17120">
        <w:t>was endorsed the AES-128, quoted “</w:t>
      </w:r>
      <w:r w:rsidR="75A17120" w:rsidRPr="00E81849">
        <w:rPr>
          <w:rFonts w:ascii="Helvetica" w:hAnsi="Helvetica"/>
          <w:color w:val="1B1B1B"/>
          <w:shd w:val="clear" w:color="auto" w:fill="FFFFFF"/>
        </w:rPr>
        <w:t xml:space="preserve">remain secure for </w:t>
      </w:r>
      <w:r w:rsidR="10C89DAF" w:rsidRPr="00E81849">
        <w:rPr>
          <w:rFonts w:ascii="Helvetica" w:hAnsi="Helvetica"/>
          <w:color w:val="1B1B1B"/>
          <w:shd w:val="clear" w:color="auto" w:fill="FFFFFF"/>
        </w:rPr>
        <w:t>decades” [2]</w:t>
      </w:r>
      <w:r w:rsidR="75A17120" w:rsidRPr="00E81849">
        <w:rPr>
          <w:rFonts w:ascii="Helvetica" w:hAnsi="Helvetica"/>
          <w:color w:val="1B1B1B"/>
          <w:shd w:val="clear" w:color="auto" w:fill="FFFFFF"/>
        </w:rPr>
        <w:t>.</w:t>
      </w:r>
      <w:r w:rsidR="75A17120" w:rsidRPr="52319DA0">
        <w:rPr>
          <w:rFonts w:ascii="Helvetica" w:hAnsi="Helvetica"/>
          <w:b/>
          <w:bCs/>
          <w:color w:val="1B1B1B"/>
          <w:shd w:val="clear" w:color="auto" w:fill="FFFFFF"/>
        </w:rPr>
        <w:t xml:space="preserve"> </w:t>
      </w:r>
      <w:r w:rsidR="75A17120" w:rsidRPr="235E8785">
        <w:rPr>
          <w:rFonts w:ascii="Helvetica" w:hAnsi="Helvetica"/>
          <w:b/>
          <w:bCs/>
          <w:color w:val="1B1B1B"/>
        </w:rPr>
        <w:t>For SNOW-128 and ZUC-128 algorithm</w:t>
      </w:r>
      <w:r w:rsidR="00DD115B" w:rsidRPr="235E8785">
        <w:rPr>
          <w:rFonts w:ascii="Helvetica" w:hAnsi="Helvetica"/>
          <w:b/>
          <w:bCs/>
          <w:color w:val="1B1B1B"/>
        </w:rPr>
        <w:t>s</w:t>
      </w:r>
      <w:r w:rsidR="75A17120" w:rsidRPr="235E8785">
        <w:rPr>
          <w:rFonts w:ascii="Helvetica" w:hAnsi="Helvetica"/>
          <w:b/>
          <w:bCs/>
          <w:color w:val="1B1B1B"/>
        </w:rPr>
        <w:t>, is there any endorsement or analysis</w:t>
      </w:r>
      <w:r w:rsidR="64B0F3B9" w:rsidRPr="235E8785">
        <w:rPr>
          <w:rFonts w:ascii="Helvetica" w:hAnsi="Helvetica"/>
          <w:b/>
          <w:bCs/>
          <w:color w:val="1B1B1B"/>
        </w:rPr>
        <w:t xml:space="preserve"> that</w:t>
      </w:r>
      <w:r w:rsidR="75A17120" w:rsidRPr="235E8785">
        <w:rPr>
          <w:rFonts w:ascii="Helvetica" w:hAnsi="Helvetica"/>
          <w:b/>
          <w:bCs/>
          <w:color w:val="1B1B1B"/>
        </w:rPr>
        <w:t xml:space="preserve"> SA3 could provide as the reference to pro</w:t>
      </w:r>
      <w:r w:rsidR="000027C3" w:rsidRPr="235E8785">
        <w:rPr>
          <w:rFonts w:ascii="Helvetica" w:hAnsi="Helvetica"/>
          <w:b/>
          <w:bCs/>
          <w:color w:val="1B1B1B"/>
        </w:rPr>
        <w:t>ve</w:t>
      </w:r>
      <w:r w:rsidR="75A17120" w:rsidRPr="235E8785">
        <w:rPr>
          <w:rFonts w:ascii="Helvetica" w:hAnsi="Helvetica"/>
          <w:b/>
          <w:bCs/>
          <w:color w:val="1B1B1B"/>
        </w:rPr>
        <w:t xml:space="preserve"> these algorithm</w:t>
      </w:r>
      <w:r w:rsidR="00EB63E8" w:rsidRPr="235E8785">
        <w:rPr>
          <w:rFonts w:ascii="Helvetica" w:hAnsi="Helvetica"/>
          <w:b/>
          <w:bCs/>
          <w:color w:val="1B1B1B"/>
        </w:rPr>
        <w:t>s</w:t>
      </w:r>
      <w:r w:rsidR="75A17120" w:rsidRPr="235E8785">
        <w:rPr>
          <w:rFonts w:ascii="Helvetica" w:hAnsi="Helvetica"/>
          <w:b/>
          <w:bCs/>
          <w:color w:val="1B1B1B"/>
        </w:rPr>
        <w:t xml:space="preserve"> can be considered quantum</w:t>
      </w:r>
      <w:r w:rsidR="00502294" w:rsidRPr="235E8785">
        <w:rPr>
          <w:rFonts w:ascii="Helvetica" w:hAnsi="Helvetica"/>
          <w:b/>
          <w:bCs/>
          <w:color w:val="1B1B1B"/>
        </w:rPr>
        <w:t>-</w:t>
      </w:r>
      <w:r w:rsidR="75A17120" w:rsidRPr="235E8785">
        <w:rPr>
          <w:rFonts w:ascii="Helvetica" w:hAnsi="Helvetica"/>
          <w:b/>
          <w:bCs/>
          <w:color w:val="1B1B1B"/>
        </w:rPr>
        <w:t>safe?</w:t>
      </w:r>
    </w:p>
    <w:p w14:paraId="55570E49" w14:textId="7BA9DCF2" w:rsidR="00873FEA" w:rsidRPr="00A239BA" w:rsidRDefault="00E81849" w:rsidP="00E81849">
      <w:pPr>
        <w:rPr>
          <w:b/>
        </w:rPr>
      </w:pPr>
      <w:r w:rsidRPr="00A239BA">
        <w:rPr>
          <w:b/>
        </w:rPr>
        <w:t xml:space="preserve">Q2: </w:t>
      </w:r>
      <w:r w:rsidR="001A3DA5" w:rsidRPr="001A3DA5">
        <w:t>R</w:t>
      </w:r>
      <w:r w:rsidR="001A3DA5" w:rsidRPr="001A3DA5">
        <w:rPr>
          <w:rFonts w:hint="eastAsia"/>
        </w:rPr>
        <w:t>egarding</w:t>
      </w:r>
      <w:r w:rsidR="001A3DA5" w:rsidRPr="001A3DA5">
        <w:t xml:space="preserve"> </w:t>
      </w:r>
      <w:r w:rsidR="00796032" w:rsidRPr="001A3DA5">
        <w:t>“3GPP profiles of these protocol</w:t>
      </w:r>
      <w:r w:rsidR="001A3DA5" w:rsidRPr="001A3DA5">
        <w:t>”,</w:t>
      </w:r>
      <w:r w:rsidR="001A3DA5" w:rsidRPr="00492F39">
        <w:t xml:space="preserve"> What exact the </w:t>
      </w:r>
      <w:r w:rsidR="00064A5C" w:rsidRPr="00492F39">
        <w:t xml:space="preserve">3GPP </w:t>
      </w:r>
      <w:r w:rsidR="001A3DA5" w:rsidRPr="00492F39">
        <w:t xml:space="preserve">profiles </w:t>
      </w:r>
      <w:r w:rsidR="00796032" w:rsidRPr="00492F39">
        <w:t xml:space="preserve">are? </w:t>
      </w:r>
      <w:r w:rsidR="000C5820" w:rsidRPr="00492F39">
        <w:t>Co</w:t>
      </w:r>
      <w:r w:rsidR="000C5820">
        <w:t>uld SA3</w:t>
      </w:r>
      <w:r w:rsidR="000C5820" w:rsidRPr="000C5820">
        <w:t xml:space="preserve"> provide </w:t>
      </w:r>
      <w:r w:rsidR="000C5820">
        <w:t xml:space="preserve">some </w:t>
      </w:r>
      <w:r w:rsidR="000C5820" w:rsidRPr="000C5820">
        <w:t xml:space="preserve">guidance on the 3GPP profiles </w:t>
      </w:r>
      <w:r w:rsidR="000C5820" w:rsidRPr="00A239BA">
        <w:rPr>
          <w:b/>
        </w:rPr>
        <w:t>to prioritize the protocols to be migrated/mandatory.</w:t>
      </w:r>
    </w:p>
    <w:p w14:paraId="5C34D372" w14:textId="14BADDD5" w:rsidR="00352CE4" w:rsidRPr="00EA2FF0" w:rsidRDefault="00352CE4" w:rsidP="00352CE4">
      <w:pPr>
        <w:pStyle w:val="Heading1"/>
        <w:rPr>
          <w:color w:val="000000" w:themeColor="text1"/>
        </w:rPr>
      </w:pPr>
      <w:r w:rsidRPr="011E2B62">
        <w:rPr>
          <w:color w:val="000000" w:themeColor="text1"/>
        </w:rPr>
        <w:t>Request to 3GPP</w:t>
      </w:r>
      <w:r w:rsidR="368E643C" w:rsidRPr="011E2B62">
        <w:rPr>
          <w:color w:val="000000" w:themeColor="text1"/>
        </w:rPr>
        <w:t xml:space="preserve"> </w:t>
      </w:r>
      <w:r w:rsidR="00160098">
        <w:rPr>
          <w:color w:val="000000" w:themeColor="text1"/>
        </w:rPr>
        <w:t>SA3</w:t>
      </w:r>
    </w:p>
    <w:p w14:paraId="75F9969F" w14:textId="4BE9E945" w:rsidR="00352CE4" w:rsidRDefault="00352CE4" w:rsidP="00160098">
      <w:r w:rsidRPr="011E2B62">
        <w:t xml:space="preserve">3GPP </w:t>
      </w:r>
      <w:r w:rsidR="00160098">
        <w:t>SA3</w:t>
      </w:r>
      <w:r w:rsidRPr="011E2B62">
        <w:t xml:space="preserve"> is kindly asked to </w:t>
      </w:r>
      <w:r w:rsidR="004D000C">
        <w:t xml:space="preserve">take the above information in to consideration and </w:t>
      </w:r>
      <w:r w:rsidR="00160098">
        <w:t xml:space="preserve">answer the questions </w:t>
      </w:r>
      <w:r w:rsidR="00873FEA">
        <w:t>above</w:t>
      </w:r>
      <w:r w:rsidR="00493B6D">
        <w:t xml:space="preserve">, which will provide clear and </w:t>
      </w:r>
      <w:r w:rsidR="00A239BA">
        <w:t>welcome</w:t>
      </w:r>
      <w:r w:rsidR="00493B6D">
        <w:t xml:space="preserve"> guidance to </w:t>
      </w:r>
      <w:r w:rsidR="006A59B7">
        <w:t>GSMA PQTN</w:t>
      </w:r>
      <w:r w:rsidRPr="011E2B62">
        <w:t>.</w:t>
      </w:r>
    </w:p>
    <w:p w14:paraId="53646939" w14:textId="1720EE2F" w:rsidR="006A59B7" w:rsidRPr="00EA2FF0" w:rsidRDefault="006A59B7" w:rsidP="006A59B7">
      <w:pPr>
        <w:pStyle w:val="Heading1"/>
        <w:numPr>
          <w:ilvl w:val="0"/>
          <w:numId w:val="0"/>
        </w:numPr>
        <w:ind w:left="431" w:hanging="431"/>
        <w:rPr>
          <w:color w:val="000000" w:themeColor="text1"/>
        </w:rPr>
      </w:pPr>
      <w:r>
        <w:rPr>
          <w:color w:val="000000" w:themeColor="text1"/>
        </w:rPr>
        <w:t>Reference</w:t>
      </w:r>
    </w:p>
    <w:p w14:paraId="24D9D245" w14:textId="3D7E8A9F" w:rsidR="006A59B7" w:rsidRDefault="006A59B7" w:rsidP="00160098">
      <w:r>
        <w:rPr>
          <w:rFonts w:hint="eastAsia"/>
        </w:rPr>
        <w:t>[</w:t>
      </w:r>
      <w:r>
        <w:t>1]</w:t>
      </w:r>
      <w:r w:rsidR="00A7031B">
        <w:t xml:space="preserve"> </w:t>
      </w:r>
      <w:r>
        <w:t xml:space="preserve">3GPP S3-242378 </w:t>
      </w:r>
      <w:r w:rsidRPr="006A59B7">
        <w:t>Reply-LS on PQC Migration</w:t>
      </w:r>
    </w:p>
    <w:p w14:paraId="0FDDEDD8" w14:textId="51648B46" w:rsidR="006A59B7" w:rsidRPr="006A59B7" w:rsidRDefault="006A59B7" w:rsidP="00160098">
      <w:pPr>
        <w:rPr>
          <w:lang w:val="en-US"/>
        </w:rPr>
      </w:pPr>
      <w:r>
        <w:rPr>
          <w:rFonts w:hint="eastAsia"/>
        </w:rPr>
        <w:t>[</w:t>
      </w:r>
      <w:r>
        <w:t>2]</w:t>
      </w:r>
      <w:r w:rsidR="00C53234">
        <w:t xml:space="preserve"> </w:t>
      </w:r>
      <w:r>
        <w:t xml:space="preserve">The FAQs of </w:t>
      </w:r>
      <w:r w:rsidRPr="006A59B7">
        <w:t>Post-Quantum Cryptography</w:t>
      </w:r>
      <w:r w:rsidR="00CA0D89">
        <w:t>, URL:</w:t>
      </w:r>
      <w:r w:rsidRPr="006A59B7">
        <w:t>https://csrc.nist.gov/Projects/post-quantum-cryptography/faqs</w:t>
      </w:r>
    </w:p>
    <w:p w14:paraId="031435B8" w14:textId="77777777" w:rsidR="00352CE4" w:rsidRPr="00EA2FF0" w:rsidRDefault="00352CE4" w:rsidP="00352CE4">
      <w:pPr>
        <w:pStyle w:val="Heading1"/>
        <w:numPr>
          <w:ilvl w:val="0"/>
          <w:numId w:val="0"/>
        </w:numPr>
        <w:rPr>
          <w:color w:val="000000" w:themeColor="text1"/>
        </w:rPr>
      </w:pPr>
      <w:r w:rsidRPr="011E2B62">
        <w:rPr>
          <w:color w:val="000000" w:themeColor="text1"/>
        </w:rPr>
        <w:t>Next meetings</w:t>
      </w:r>
    </w:p>
    <w:p w14:paraId="395D934F" w14:textId="4F4145CA" w:rsidR="00352CE4" w:rsidRDefault="003D489D" w:rsidP="00352CE4">
      <w:pPr>
        <w:rPr>
          <w:rFonts w:eastAsiaTheme="minorEastAsia" w:cs="Arial"/>
          <w:color w:val="000000" w:themeColor="text1"/>
          <w:lang w:eastAsia="ja-JP"/>
        </w:rPr>
      </w:pPr>
      <w:r>
        <w:rPr>
          <w:rFonts w:eastAsiaTheme="minorEastAsia" w:cs="Arial"/>
          <w:color w:val="000000" w:themeColor="text1"/>
          <w:lang w:eastAsia="ja-JP"/>
        </w:rPr>
        <w:t>GSMA PQTN</w:t>
      </w:r>
      <w:r w:rsidR="00873FEA">
        <w:rPr>
          <w:rFonts w:eastAsiaTheme="minorEastAsia" w:cs="Arial"/>
          <w:color w:val="000000" w:themeColor="text1"/>
          <w:lang w:eastAsia="ja-JP"/>
        </w:rPr>
        <w:t xml:space="preserve"> </w:t>
      </w:r>
      <w:r w:rsidR="005A2FF5">
        <w:rPr>
          <w:rFonts w:eastAsiaTheme="minorEastAsia" w:cs="Arial"/>
          <w:color w:val="000000" w:themeColor="text1"/>
          <w:lang w:eastAsia="ja-JP"/>
        </w:rPr>
        <w:t>#</w:t>
      </w:r>
      <w:r>
        <w:rPr>
          <w:rFonts w:eastAsiaTheme="minorEastAsia" w:cs="Arial"/>
          <w:color w:val="000000" w:themeColor="text1"/>
          <w:lang w:eastAsia="ja-JP"/>
        </w:rPr>
        <w:t>XX</w:t>
      </w:r>
      <w:r w:rsidR="005A2FF5">
        <w:rPr>
          <w:rFonts w:eastAsiaTheme="minorEastAsia" w:cs="Arial"/>
          <w:color w:val="000000" w:themeColor="text1"/>
          <w:lang w:eastAsia="ja-JP"/>
        </w:rPr>
        <w:t>:</w:t>
      </w:r>
      <w:r w:rsidR="005A2FF5">
        <w:rPr>
          <w:rFonts w:eastAsiaTheme="minorEastAsia" w:cs="Arial"/>
          <w:color w:val="000000" w:themeColor="text1"/>
          <w:lang w:eastAsia="ja-JP"/>
        </w:rPr>
        <w:tab/>
      </w:r>
      <w:r w:rsidR="00492F39">
        <w:rPr>
          <w:rFonts w:eastAsiaTheme="minorEastAsia" w:cs="Arial"/>
          <w:color w:val="000000" w:themeColor="text1"/>
          <w:lang w:eastAsia="ja-JP"/>
        </w:rPr>
        <w:t>XX</w:t>
      </w:r>
      <w:r w:rsidR="005A2FF5">
        <w:rPr>
          <w:rFonts w:eastAsiaTheme="minorEastAsia" w:cs="Arial"/>
          <w:color w:val="000000" w:themeColor="text1"/>
          <w:lang w:eastAsia="ja-JP"/>
        </w:rPr>
        <w:t xml:space="preserve"> </w:t>
      </w:r>
      <w:r>
        <w:rPr>
          <w:rFonts w:eastAsiaTheme="minorEastAsia" w:cs="Arial"/>
          <w:color w:val="000000" w:themeColor="text1"/>
          <w:lang w:eastAsia="ja-JP"/>
        </w:rPr>
        <w:t>XXX</w:t>
      </w:r>
      <w:r w:rsidR="00352CE4" w:rsidRPr="00EA2FF0">
        <w:rPr>
          <w:rFonts w:eastAsiaTheme="minorEastAsia" w:cs="Arial"/>
          <w:color w:val="000000" w:themeColor="text1"/>
          <w:lang w:eastAsia="ja-JP"/>
        </w:rPr>
        <w:t xml:space="preserve"> 2024</w:t>
      </w:r>
    </w:p>
    <w:p w14:paraId="701B88C9" w14:textId="56C7E487" w:rsidR="00AC4AC2" w:rsidRPr="00EA2FF0" w:rsidRDefault="00AC4AC2" w:rsidP="00873FEA">
      <w:pPr>
        <w:rPr>
          <w:rFonts w:cs="Arial"/>
          <w:bCs/>
          <w:strike/>
          <w:color w:val="000000" w:themeColor="text1"/>
          <w:sz w:val="21"/>
          <w:szCs w:val="21"/>
        </w:rPr>
      </w:pPr>
    </w:p>
    <w:sectPr w:rsidR="00AC4AC2" w:rsidRPr="00EA2FF0" w:rsidSect="006676C3">
      <w:headerReference w:type="even" r:id="rId13"/>
      <w:headerReference w:type="default" r:id="rId14"/>
      <w:footerReference w:type="default" r:id="rId15"/>
      <w:pgSz w:w="11906" w:h="16838" w:code="9"/>
      <w:pgMar w:top="1440" w:right="1469" w:bottom="1406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8C41A" w14:textId="77777777" w:rsidR="007C3844" w:rsidRDefault="007C3844">
      <w:r>
        <w:separator/>
      </w:r>
    </w:p>
    <w:p w14:paraId="7227E0ED" w14:textId="77777777" w:rsidR="007C3844" w:rsidRDefault="007C3844"/>
    <w:p w14:paraId="7EECC8DF" w14:textId="77777777" w:rsidR="007C3844" w:rsidRDefault="007C3844"/>
    <w:p w14:paraId="5CE31F0D" w14:textId="77777777" w:rsidR="007C3844" w:rsidRDefault="007C3844"/>
    <w:p w14:paraId="102B224C" w14:textId="77777777" w:rsidR="007C3844" w:rsidRDefault="007C3844"/>
    <w:p w14:paraId="61CF78A7" w14:textId="77777777" w:rsidR="007C3844" w:rsidRDefault="007C3844"/>
    <w:p w14:paraId="6F547D99" w14:textId="77777777" w:rsidR="007C3844" w:rsidRDefault="007C3844"/>
    <w:p w14:paraId="17635C1B" w14:textId="77777777" w:rsidR="007C3844" w:rsidRDefault="007C3844"/>
    <w:p w14:paraId="59D145A8" w14:textId="77777777" w:rsidR="007C3844" w:rsidRDefault="007C3844"/>
  </w:endnote>
  <w:endnote w:type="continuationSeparator" w:id="0">
    <w:p w14:paraId="214D07B5" w14:textId="77777777" w:rsidR="007C3844" w:rsidRDefault="007C3844">
      <w:r>
        <w:continuationSeparator/>
      </w:r>
    </w:p>
    <w:p w14:paraId="232D6367" w14:textId="77777777" w:rsidR="007C3844" w:rsidRDefault="007C3844"/>
    <w:p w14:paraId="1F4B262F" w14:textId="77777777" w:rsidR="007C3844" w:rsidRDefault="007C3844"/>
    <w:p w14:paraId="2104A2A8" w14:textId="77777777" w:rsidR="007C3844" w:rsidRDefault="007C3844"/>
    <w:p w14:paraId="49E0C8BE" w14:textId="77777777" w:rsidR="007C3844" w:rsidRDefault="007C3844"/>
    <w:p w14:paraId="4F820653" w14:textId="77777777" w:rsidR="007C3844" w:rsidRDefault="007C3844"/>
    <w:p w14:paraId="4A398E2B" w14:textId="77777777" w:rsidR="007C3844" w:rsidRDefault="007C3844"/>
    <w:p w14:paraId="1D0FF6AB" w14:textId="77777777" w:rsidR="007C3844" w:rsidRDefault="007C3844"/>
    <w:p w14:paraId="0876B8F2" w14:textId="77777777" w:rsidR="007C3844" w:rsidRDefault="007C3844"/>
  </w:endnote>
  <w:endnote w:type="continuationNotice" w:id="1">
    <w:p w14:paraId="513F7C49" w14:textId="77777777" w:rsidR="007C3844" w:rsidRDefault="007C3844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7" w14:textId="67426F41" w:rsidR="00C66843" w:rsidRDefault="00420DB7" w:rsidP="00055694">
    <w:pPr>
      <w:rPr>
        <w:i/>
        <w:sz w:val="20"/>
      </w:rPr>
    </w:pPr>
    <w:r>
      <w:rPr>
        <w:noProof/>
        <w:sz w:val="20"/>
        <w:lang w:val="de-DE"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AB2F6AA" wp14:editId="1C6D568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Text Box 2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E9EE70" w14:textId="591FDD9A" w:rsidR="00420DB7" w:rsidRPr="00420DB7" w:rsidRDefault="00420DB7" w:rsidP="00420DB7">
                          <w:pPr>
                            <w:spacing w:before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420DB7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B2F6A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57E9EE70" w14:textId="591FDD9A" w:rsidR="00420DB7" w:rsidRPr="00420DB7" w:rsidRDefault="00420DB7" w:rsidP="00420DB7">
                    <w:pPr>
                      <w:spacing w:before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420DB7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i/>
        <w:sz w:val="20"/>
      </w:rPr>
      <w:tab/>
    </w:r>
    <w:r w:rsidR="00C66843">
      <w:rPr>
        <w:i/>
        <w:sz w:val="20"/>
      </w:rPr>
      <w:tab/>
    </w:r>
  </w:p>
  <w:p w14:paraId="42264EF8" w14:textId="77777777" w:rsidR="00C66843" w:rsidRDefault="00C66843" w:rsidP="00DB7D27">
    <w:pPr>
      <w:ind w:left="-851"/>
      <w:rPr>
        <w:i/>
        <w:sz w:val="20"/>
      </w:rPr>
    </w:pPr>
  </w:p>
  <w:p w14:paraId="42264EF9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871BB" w14:textId="77777777" w:rsidR="007C3844" w:rsidRDefault="007C3844">
      <w:r>
        <w:separator/>
      </w:r>
    </w:p>
    <w:p w14:paraId="2E6FF0F8" w14:textId="77777777" w:rsidR="007C3844" w:rsidRDefault="007C3844"/>
    <w:p w14:paraId="177C325D" w14:textId="77777777" w:rsidR="007C3844" w:rsidRDefault="007C3844"/>
    <w:p w14:paraId="12A4CC37" w14:textId="77777777" w:rsidR="007C3844" w:rsidRDefault="007C3844"/>
    <w:p w14:paraId="573B16D2" w14:textId="77777777" w:rsidR="007C3844" w:rsidRDefault="007C3844"/>
    <w:p w14:paraId="10E76303" w14:textId="77777777" w:rsidR="007C3844" w:rsidRDefault="007C3844"/>
    <w:p w14:paraId="17CE3313" w14:textId="77777777" w:rsidR="007C3844" w:rsidRDefault="007C3844"/>
    <w:p w14:paraId="5C8A103B" w14:textId="77777777" w:rsidR="007C3844" w:rsidRDefault="007C3844"/>
    <w:p w14:paraId="379D8758" w14:textId="77777777" w:rsidR="007C3844" w:rsidRDefault="007C3844"/>
  </w:footnote>
  <w:footnote w:type="continuationSeparator" w:id="0">
    <w:p w14:paraId="7E713BFA" w14:textId="77777777" w:rsidR="007C3844" w:rsidRDefault="007C3844">
      <w:r>
        <w:continuationSeparator/>
      </w:r>
    </w:p>
    <w:p w14:paraId="5916D264" w14:textId="77777777" w:rsidR="007C3844" w:rsidRDefault="007C3844"/>
    <w:p w14:paraId="5B9227CF" w14:textId="77777777" w:rsidR="007C3844" w:rsidRDefault="007C3844"/>
    <w:p w14:paraId="110E161B" w14:textId="77777777" w:rsidR="007C3844" w:rsidRDefault="007C3844"/>
    <w:p w14:paraId="6472BE7B" w14:textId="77777777" w:rsidR="007C3844" w:rsidRDefault="007C3844"/>
    <w:p w14:paraId="21026920" w14:textId="77777777" w:rsidR="007C3844" w:rsidRDefault="007C3844"/>
    <w:p w14:paraId="7487AE70" w14:textId="77777777" w:rsidR="007C3844" w:rsidRDefault="007C3844"/>
    <w:p w14:paraId="143BF946" w14:textId="77777777" w:rsidR="007C3844" w:rsidRDefault="007C3844"/>
    <w:p w14:paraId="5BD6AC33" w14:textId="77777777" w:rsidR="007C3844" w:rsidRDefault="007C3844"/>
  </w:footnote>
  <w:footnote w:type="continuationNotice" w:id="1">
    <w:p w14:paraId="690BD6D8" w14:textId="77777777" w:rsidR="007C3844" w:rsidRDefault="007C3844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3" w14:textId="77777777" w:rsidR="00C66843" w:rsidRDefault="00C66843">
    <w:pPr>
      <w:pStyle w:val="Header"/>
    </w:pPr>
  </w:p>
  <w:p w14:paraId="42264EF4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5" w14:textId="77777777" w:rsidR="00C66843" w:rsidRPr="00F04B04" w:rsidRDefault="00C66843" w:rsidP="0060180A">
    <w:pPr>
      <w:pStyle w:val="Header"/>
    </w:pPr>
  </w:p>
  <w:p w14:paraId="42264EF6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190E"/>
    <w:multiLevelType w:val="multilevel"/>
    <w:tmpl w:val="DC22BA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F90960"/>
    <w:multiLevelType w:val="hybridMultilevel"/>
    <w:tmpl w:val="0E88C5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D9F774"/>
    <w:multiLevelType w:val="hybridMultilevel"/>
    <w:tmpl w:val="81E22ACE"/>
    <w:lvl w:ilvl="0" w:tplc="85662A9E">
      <w:start w:val="1"/>
      <w:numFmt w:val="decimal"/>
      <w:lvlText w:val="%1."/>
      <w:lvlJc w:val="left"/>
      <w:pPr>
        <w:ind w:left="720" w:hanging="360"/>
      </w:pPr>
    </w:lvl>
    <w:lvl w:ilvl="1" w:tplc="5248EB4A">
      <w:start w:val="1"/>
      <w:numFmt w:val="lowerLetter"/>
      <w:lvlText w:val="%2."/>
      <w:lvlJc w:val="left"/>
      <w:pPr>
        <w:ind w:left="1440" w:hanging="360"/>
      </w:pPr>
    </w:lvl>
    <w:lvl w:ilvl="2" w:tplc="2F845F5C">
      <w:start w:val="1"/>
      <w:numFmt w:val="lowerRoman"/>
      <w:lvlText w:val="%3."/>
      <w:lvlJc w:val="right"/>
      <w:pPr>
        <w:ind w:left="2160" w:hanging="180"/>
      </w:pPr>
    </w:lvl>
    <w:lvl w:ilvl="3" w:tplc="CECE70DC">
      <w:start w:val="1"/>
      <w:numFmt w:val="decimal"/>
      <w:lvlText w:val="%4."/>
      <w:lvlJc w:val="left"/>
      <w:pPr>
        <w:ind w:left="2880" w:hanging="360"/>
      </w:pPr>
    </w:lvl>
    <w:lvl w:ilvl="4" w:tplc="32F09F78">
      <w:start w:val="1"/>
      <w:numFmt w:val="lowerLetter"/>
      <w:lvlText w:val="%5."/>
      <w:lvlJc w:val="left"/>
      <w:pPr>
        <w:ind w:left="3600" w:hanging="360"/>
      </w:pPr>
    </w:lvl>
    <w:lvl w:ilvl="5" w:tplc="43069070">
      <w:start w:val="1"/>
      <w:numFmt w:val="lowerRoman"/>
      <w:lvlText w:val="%6."/>
      <w:lvlJc w:val="right"/>
      <w:pPr>
        <w:ind w:left="4320" w:hanging="180"/>
      </w:pPr>
    </w:lvl>
    <w:lvl w:ilvl="6" w:tplc="888CCABE">
      <w:start w:val="1"/>
      <w:numFmt w:val="decimal"/>
      <w:lvlText w:val="%7."/>
      <w:lvlJc w:val="left"/>
      <w:pPr>
        <w:ind w:left="5040" w:hanging="360"/>
      </w:pPr>
    </w:lvl>
    <w:lvl w:ilvl="7" w:tplc="8AAED1D0">
      <w:start w:val="1"/>
      <w:numFmt w:val="lowerLetter"/>
      <w:lvlText w:val="%8."/>
      <w:lvlJc w:val="left"/>
      <w:pPr>
        <w:ind w:left="5760" w:hanging="360"/>
      </w:pPr>
    </w:lvl>
    <w:lvl w:ilvl="8" w:tplc="CED8B13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9F5E45"/>
    <w:multiLevelType w:val="multilevel"/>
    <w:tmpl w:val="B84CD17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9" w15:restartNumberingAfterBreak="0">
    <w:nsid w:val="173B6F2E"/>
    <w:multiLevelType w:val="hybridMultilevel"/>
    <w:tmpl w:val="0E88C5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0287D"/>
    <w:multiLevelType w:val="hybridMultilevel"/>
    <w:tmpl w:val="4E70A810"/>
    <w:lvl w:ilvl="0" w:tplc="196210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AA084A"/>
    <w:multiLevelType w:val="multilevel"/>
    <w:tmpl w:val="DE26D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C271E9"/>
    <w:multiLevelType w:val="multilevel"/>
    <w:tmpl w:val="97982B4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04" w:hanging="1584"/>
      </w:pPr>
      <w:rPr>
        <w:rFonts w:hint="default"/>
      </w:rPr>
    </w:lvl>
  </w:abstractNum>
  <w:abstractNum w:abstractNumId="14" w15:restartNumberingAfterBreak="0">
    <w:nsid w:val="22F11D82"/>
    <w:multiLevelType w:val="hybridMultilevel"/>
    <w:tmpl w:val="6B26122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6" w15:restartNumberingAfterBreak="0">
    <w:nsid w:val="283123E7"/>
    <w:multiLevelType w:val="multilevel"/>
    <w:tmpl w:val="7B2CD562"/>
    <w:numStyleLink w:val="ListNumbers"/>
  </w:abstractNum>
  <w:abstractNum w:abstractNumId="17" w15:restartNumberingAfterBreak="0">
    <w:nsid w:val="29EB5FE6"/>
    <w:multiLevelType w:val="multilevel"/>
    <w:tmpl w:val="85F815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9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328F5E70"/>
    <w:multiLevelType w:val="hybridMultilevel"/>
    <w:tmpl w:val="638C6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D27996"/>
    <w:multiLevelType w:val="hybridMultilevel"/>
    <w:tmpl w:val="6D46A3E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A7A26D1"/>
    <w:multiLevelType w:val="hybridMultilevel"/>
    <w:tmpl w:val="4BAA31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3C0F5127"/>
    <w:multiLevelType w:val="hybridMultilevel"/>
    <w:tmpl w:val="C9CC52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6F1FB8"/>
    <w:multiLevelType w:val="hybridMultilevel"/>
    <w:tmpl w:val="0FF8DCA4"/>
    <w:lvl w:ilvl="0" w:tplc="08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8" w15:restartNumberingAfterBreak="0">
    <w:nsid w:val="440C3B0E"/>
    <w:multiLevelType w:val="hybridMultilevel"/>
    <w:tmpl w:val="23E446E8"/>
    <w:lvl w:ilvl="0" w:tplc="A5BE0598">
      <w:start w:val="1"/>
      <w:numFmt w:val="decimal"/>
      <w:lvlText w:val="%1."/>
      <w:lvlJc w:val="left"/>
      <w:pPr>
        <w:ind w:left="720" w:hanging="360"/>
      </w:pPr>
    </w:lvl>
    <w:lvl w:ilvl="1" w:tplc="F3C0CC72">
      <w:start w:val="1"/>
      <w:numFmt w:val="lowerLetter"/>
      <w:lvlText w:val="%2."/>
      <w:lvlJc w:val="left"/>
      <w:pPr>
        <w:ind w:left="1440" w:hanging="360"/>
      </w:pPr>
    </w:lvl>
    <w:lvl w:ilvl="2" w:tplc="BFA83878">
      <w:start w:val="1"/>
      <w:numFmt w:val="lowerRoman"/>
      <w:lvlText w:val="%3."/>
      <w:lvlJc w:val="right"/>
      <w:pPr>
        <w:ind w:left="2160" w:hanging="180"/>
      </w:pPr>
    </w:lvl>
    <w:lvl w:ilvl="3" w:tplc="B89CE126">
      <w:start w:val="1"/>
      <w:numFmt w:val="decimal"/>
      <w:lvlText w:val="%4."/>
      <w:lvlJc w:val="left"/>
      <w:pPr>
        <w:ind w:left="2880" w:hanging="360"/>
      </w:pPr>
    </w:lvl>
    <w:lvl w:ilvl="4" w:tplc="133ADC56">
      <w:start w:val="1"/>
      <w:numFmt w:val="lowerLetter"/>
      <w:lvlText w:val="%5."/>
      <w:lvlJc w:val="left"/>
      <w:pPr>
        <w:ind w:left="3600" w:hanging="360"/>
      </w:pPr>
    </w:lvl>
    <w:lvl w:ilvl="5" w:tplc="665C301E">
      <w:start w:val="1"/>
      <w:numFmt w:val="lowerRoman"/>
      <w:lvlText w:val="%6."/>
      <w:lvlJc w:val="right"/>
      <w:pPr>
        <w:ind w:left="4320" w:hanging="180"/>
      </w:pPr>
    </w:lvl>
    <w:lvl w:ilvl="6" w:tplc="3C001FE2">
      <w:start w:val="1"/>
      <w:numFmt w:val="decimal"/>
      <w:lvlText w:val="%7."/>
      <w:lvlJc w:val="left"/>
      <w:pPr>
        <w:ind w:left="5040" w:hanging="360"/>
      </w:pPr>
    </w:lvl>
    <w:lvl w:ilvl="7" w:tplc="697046F6">
      <w:start w:val="1"/>
      <w:numFmt w:val="lowerLetter"/>
      <w:lvlText w:val="%8."/>
      <w:lvlJc w:val="left"/>
      <w:pPr>
        <w:ind w:left="5760" w:hanging="360"/>
      </w:pPr>
    </w:lvl>
    <w:lvl w:ilvl="8" w:tplc="B8F8A62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1A2051"/>
    <w:multiLevelType w:val="hybridMultilevel"/>
    <w:tmpl w:val="AC0836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32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4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6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8" w15:restartNumberingAfterBreak="0">
    <w:nsid w:val="6B014FC9"/>
    <w:multiLevelType w:val="hybridMultilevel"/>
    <w:tmpl w:val="FD08E8B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4805E5"/>
    <w:multiLevelType w:val="hybridMultilevel"/>
    <w:tmpl w:val="1EB204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E7297B"/>
    <w:multiLevelType w:val="hybridMultilevel"/>
    <w:tmpl w:val="188CF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FF25C4"/>
    <w:multiLevelType w:val="hybridMultilevel"/>
    <w:tmpl w:val="28245B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09452852">
    <w:abstractNumId w:val="7"/>
  </w:num>
  <w:num w:numId="2" w16cid:durableId="1383091779">
    <w:abstractNumId w:val="28"/>
  </w:num>
  <w:num w:numId="3" w16cid:durableId="142697780">
    <w:abstractNumId w:val="37"/>
  </w:num>
  <w:num w:numId="4" w16cid:durableId="1930306987">
    <w:abstractNumId w:val="19"/>
  </w:num>
  <w:num w:numId="5" w16cid:durableId="462312228">
    <w:abstractNumId w:val="18"/>
  </w:num>
  <w:num w:numId="6" w16cid:durableId="1294293051">
    <w:abstractNumId w:val="5"/>
  </w:num>
  <w:num w:numId="7" w16cid:durableId="1572428316">
    <w:abstractNumId w:val="1"/>
  </w:num>
  <w:num w:numId="8" w16cid:durableId="1342122768">
    <w:abstractNumId w:val="2"/>
  </w:num>
  <w:num w:numId="9" w16cid:durableId="499273971">
    <w:abstractNumId w:val="33"/>
  </w:num>
  <w:num w:numId="10" w16cid:durableId="1349943147">
    <w:abstractNumId w:val="35"/>
  </w:num>
  <w:num w:numId="11" w16cid:durableId="987788033">
    <w:abstractNumId w:val="20"/>
  </w:num>
  <w:num w:numId="12" w16cid:durableId="1352027065">
    <w:abstractNumId w:val="4"/>
  </w:num>
  <w:num w:numId="13" w16cid:durableId="62414517">
    <w:abstractNumId w:val="0"/>
  </w:num>
  <w:num w:numId="14" w16cid:durableId="1323899293">
    <w:abstractNumId w:val="36"/>
  </w:num>
  <w:num w:numId="15" w16cid:durableId="692000832">
    <w:abstractNumId w:val="12"/>
  </w:num>
  <w:num w:numId="16" w16cid:durableId="841890699">
    <w:abstractNumId w:val="31"/>
  </w:num>
  <w:num w:numId="17" w16cid:durableId="614799019">
    <w:abstractNumId w:val="15"/>
  </w:num>
  <w:num w:numId="18" w16cid:durableId="1107970955">
    <w:abstractNumId w:val="26"/>
  </w:num>
  <w:num w:numId="19" w16cid:durableId="1843277214">
    <w:abstractNumId w:val="32"/>
  </w:num>
  <w:num w:numId="20" w16cid:durableId="241722705">
    <w:abstractNumId w:val="24"/>
  </w:num>
  <w:num w:numId="21" w16cid:durableId="25832980">
    <w:abstractNumId w:val="16"/>
  </w:num>
  <w:num w:numId="22" w16cid:durableId="1304579332">
    <w:abstractNumId w:val="39"/>
  </w:num>
  <w:num w:numId="23" w16cid:durableId="1217469328">
    <w:abstractNumId w:val="10"/>
  </w:num>
  <w:num w:numId="24" w16cid:durableId="2121072992">
    <w:abstractNumId w:val="41"/>
  </w:num>
  <w:num w:numId="25" w16cid:durableId="1571648945">
    <w:abstractNumId w:val="36"/>
  </w:num>
  <w:num w:numId="26" w16cid:durableId="364672542">
    <w:abstractNumId w:val="21"/>
  </w:num>
  <w:num w:numId="27" w16cid:durableId="9796565">
    <w:abstractNumId w:val="40"/>
  </w:num>
  <w:num w:numId="28" w16cid:durableId="164593073">
    <w:abstractNumId w:val="9"/>
  </w:num>
  <w:num w:numId="29" w16cid:durableId="1722941863">
    <w:abstractNumId w:val="14"/>
  </w:num>
  <w:num w:numId="30" w16cid:durableId="1224296423">
    <w:abstractNumId w:val="36"/>
  </w:num>
  <w:num w:numId="31" w16cid:durableId="212665524">
    <w:abstractNumId w:val="8"/>
  </w:num>
  <w:num w:numId="32" w16cid:durableId="1590459868">
    <w:abstractNumId w:val="6"/>
  </w:num>
  <w:num w:numId="33" w16cid:durableId="1541018131">
    <w:abstractNumId w:val="22"/>
  </w:num>
  <w:num w:numId="34" w16cid:durableId="692996358">
    <w:abstractNumId w:val="20"/>
  </w:num>
  <w:num w:numId="35" w16cid:durableId="1951469800">
    <w:abstractNumId w:val="20"/>
  </w:num>
  <w:num w:numId="36" w16cid:durableId="1002709171">
    <w:abstractNumId w:val="17"/>
  </w:num>
  <w:num w:numId="37" w16cid:durableId="407457522">
    <w:abstractNumId w:val="25"/>
  </w:num>
  <w:num w:numId="38" w16cid:durableId="895972382">
    <w:abstractNumId w:val="13"/>
  </w:num>
  <w:num w:numId="39" w16cid:durableId="102766811">
    <w:abstractNumId w:val="27"/>
  </w:num>
  <w:num w:numId="40" w16cid:durableId="350224838">
    <w:abstractNumId w:val="11"/>
  </w:num>
  <w:num w:numId="41" w16cid:durableId="1833568786">
    <w:abstractNumId w:val="3"/>
  </w:num>
  <w:num w:numId="42" w16cid:durableId="1094470546">
    <w:abstractNumId w:val="29"/>
  </w:num>
  <w:num w:numId="43" w16cid:durableId="531117231">
    <w:abstractNumId w:val="38"/>
  </w:num>
  <w:num w:numId="44" w16cid:durableId="1973170004">
    <w:abstractNumId w:val="2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bordersDoNotSurroundHeader/>
  <w:bordersDoNotSurroundFooter/>
  <w:activeWritingStyle w:appName="MSWord" w:lang="pt-PT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27C3"/>
    <w:rsid w:val="00002FF7"/>
    <w:rsid w:val="000032B9"/>
    <w:rsid w:val="00005B7F"/>
    <w:rsid w:val="00005C61"/>
    <w:rsid w:val="00010F4A"/>
    <w:rsid w:val="00015377"/>
    <w:rsid w:val="000208BA"/>
    <w:rsid w:val="00020B5B"/>
    <w:rsid w:val="00021362"/>
    <w:rsid w:val="0002278F"/>
    <w:rsid w:val="000227EF"/>
    <w:rsid w:val="00022EA4"/>
    <w:rsid w:val="000249C4"/>
    <w:rsid w:val="0002515C"/>
    <w:rsid w:val="00026610"/>
    <w:rsid w:val="00027D0A"/>
    <w:rsid w:val="00027F5F"/>
    <w:rsid w:val="0003131C"/>
    <w:rsid w:val="00031FAE"/>
    <w:rsid w:val="00034209"/>
    <w:rsid w:val="00034316"/>
    <w:rsid w:val="00036FC0"/>
    <w:rsid w:val="000378CE"/>
    <w:rsid w:val="0004266B"/>
    <w:rsid w:val="00044348"/>
    <w:rsid w:val="00045075"/>
    <w:rsid w:val="000460CB"/>
    <w:rsid w:val="000512A3"/>
    <w:rsid w:val="00055694"/>
    <w:rsid w:val="0005647E"/>
    <w:rsid w:val="00057122"/>
    <w:rsid w:val="00061C56"/>
    <w:rsid w:val="0006245F"/>
    <w:rsid w:val="00063585"/>
    <w:rsid w:val="00063E5A"/>
    <w:rsid w:val="00064A5C"/>
    <w:rsid w:val="00066F1C"/>
    <w:rsid w:val="00067092"/>
    <w:rsid w:val="00072292"/>
    <w:rsid w:val="00074556"/>
    <w:rsid w:val="00081BE1"/>
    <w:rsid w:val="000823B6"/>
    <w:rsid w:val="0008465A"/>
    <w:rsid w:val="0008722D"/>
    <w:rsid w:val="000906B1"/>
    <w:rsid w:val="00090F4C"/>
    <w:rsid w:val="00093416"/>
    <w:rsid w:val="0009410A"/>
    <w:rsid w:val="00094E35"/>
    <w:rsid w:val="00096622"/>
    <w:rsid w:val="00096B26"/>
    <w:rsid w:val="00097FBD"/>
    <w:rsid w:val="000A1E09"/>
    <w:rsid w:val="000A3B37"/>
    <w:rsid w:val="000A3CD4"/>
    <w:rsid w:val="000A7FB4"/>
    <w:rsid w:val="000B14A9"/>
    <w:rsid w:val="000B5124"/>
    <w:rsid w:val="000C00D7"/>
    <w:rsid w:val="000C07CC"/>
    <w:rsid w:val="000C0D1D"/>
    <w:rsid w:val="000C1782"/>
    <w:rsid w:val="000C1CA4"/>
    <w:rsid w:val="000C408B"/>
    <w:rsid w:val="000C4A64"/>
    <w:rsid w:val="000C5352"/>
    <w:rsid w:val="000C5820"/>
    <w:rsid w:val="000C683A"/>
    <w:rsid w:val="000D0650"/>
    <w:rsid w:val="000D2394"/>
    <w:rsid w:val="000D3142"/>
    <w:rsid w:val="000D3218"/>
    <w:rsid w:val="000D6D50"/>
    <w:rsid w:val="000E0BC2"/>
    <w:rsid w:val="000E1185"/>
    <w:rsid w:val="000E346F"/>
    <w:rsid w:val="000E4F93"/>
    <w:rsid w:val="000E753F"/>
    <w:rsid w:val="000E7C5B"/>
    <w:rsid w:val="000E7E68"/>
    <w:rsid w:val="000F0EF2"/>
    <w:rsid w:val="000F13B9"/>
    <w:rsid w:val="000F5151"/>
    <w:rsid w:val="000F6026"/>
    <w:rsid w:val="000F6BF7"/>
    <w:rsid w:val="00100606"/>
    <w:rsid w:val="00101310"/>
    <w:rsid w:val="00102A40"/>
    <w:rsid w:val="00104646"/>
    <w:rsid w:val="0010527B"/>
    <w:rsid w:val="00105AB6"/>
    <w:rsid w:val="00107593"/>
    <w:rsid w:val="001101FF"/>
    <w:rsid w:val="00110CC1"/>
    <w:rsid w:val="00111DB2"/>
    <w:rsid w:val="00112E2C"/>
    <w:rsid w:val="00115F7B"/>
    <w:rsid w:val="0011694F"/>
    <w:rsid w:val="001202FC"/>
    <w:rsid w:val="00120435"/>
    <w:rsid w:val="00123B5C"/>
    <w:rsid w:val="00124CAE"/>
    <w:rsid w:val="00130CA2"/>
    <w:rsid w:val="0013168D"/>
    <w:rsid w:val="00133251"/>
    <w:rsid w:val="00133688"/>
    <w:rsid w:val="00133E60"/>
    <w:rsid w:val="00134707"/>
    <w:rsid w:val="00136391"/>
    <w:rsid w:val="00141CF3"/>
    <w:rsid w:val="00143486"/>
    <w:rsid w:val="00145D0E"/>
    <w:rsid w:val="0015080C"/>
    <w:rsid w:val="001509BB"/>
    <w:rsid w:val="00151873"/>
    <w:rsid w:val="00152851"/>
    <w:rsid w:val="00153D4B"/>
    <w:rsid w:val="00156930"/>
    <w:rsid w:val="00157170"/>
    <w:rsid w:val="00160098"/>
    <w:rsid w:val="0016171C"/>
    <w:rsid w:val="0016307A"/>
    <w:rsid w:val="00170D84"/>
    <w:rsid w:val="00172F4A"/>
    <w:rsid w:val="00175268"/>
    <w:rsid w:val="00176724"/>
    <w:rsid w:val="0017759E"/>
    <w:rsid w:val="00180E91"/>
    <w:rsid w:val="00180EEC"/>
    <w:rsid w:val="001829A5"/>
    <w:rsid w:val="001847E6"/>
    <w:rsid w:val="00185A27"/>
    <w:rsid w:val="00185E3C"/>
    <w:rsid w:val="001911E2"/>
    <w:rsid w:val="00192698"/>
    <w:rsid w:val="00193F0A"/>
    <w:rsid w:val="001942C3"/>
    <w:rsid w:val="001964EB"/>
    <w:rsid w:val="00197486"/>
    <w:rsid w:val="001A197A"/>
    <w:rsid w:val="001A1A81"/>
    <w:rsid w:val="001A1AA1"/>
    <w:rsid w:val="001A1D70"/>
    <w:rsid w:val="001A236A"/>
    <w:rsid w:val="001A3DA5"/>
    <w:rsid w:val="001A4611"/>
    <w:rsid w:val="001A490B"/>
    <w:rsid w:val="001A616B"/>
    <w:rsid w:val="001A73DB"/>
    <w:rsid w:val="001B0204"/>
    <w:rsid w:val="001B18AC"/>
    <w:rsid w:val="001B2629"/>
    <w:rsid w:val="001B5063"/>
    <w:rsid w:val="001C1435"/>
    <w:rsid w:val="001C1B47"/>
    <w:rsid w:val="001C5EDF"/>
    <w:rsid w:val="001D2BCD"/>
    <w:rsid w:val="001D2EF4"/>
    <w:rsid w:val="001D59D4"/>
    <w:rsid w:val="001D6E89"/>
    <w:rsid w:val="001D7303"/>
    <w:rsid w:val="001E0776"/>
    <w:rsid w:val="001E0A44"/>
    <w:rsid w:val="001E26F3"/>
    <w:rsid w:val="001E44C9"/>
    <w:rsid w:val="001E608E"/>
    <w:rsid w:val="001E783B"/>
    <w:rsid w:val="001F0B8D"/>
    <w:rsid w:val="001F30E3"/>
    <w:rsid w:val="001F46C2"/>
    <w:rsid w:val="001F4FC2"/>
    <w:rsid w:val="001F4FEB"/>
    <w:rsid w:val="002004E5"/>
    <w:rsid w:val="00201177"/>
    <w:rsid w:val="0020452B"/>
    <w:rsid w:val="0020565C"/>
    <w:rsid w:val="00206D44"/>
    <w:rsid w:val="00215EB0"/>
    <w:rsid w:val="002170FB"/>
    <w:rsid w:val="002209D0"/>
    <w:rsid w:val="0022182E"/>
    <w:rsid w:val="00222648"/>
    <w:rsid w:val="0022295E"/>
    <w:rsid w:val="0022369D"/>
    <w:rsid w:val="002250F0"/>
    <w:rsid w:val="00227B9F"/>
    <w:rsid w:val="002317E1"/>
    <w:rsid w:val="0023351B"/>
    <w:rsid w:val="00233B2E"/>
    <w:rsid w:val="00236965"/>
    <w:rsid w:val="002404F1"/>
    <w:rsid w:val="002416BB"/>
    <w:rsid w:val="002443C2"/>
    <w:rsid w:val="00244438"/>
    <w:rsid w:val="00245691"/>
    <w:rsid w:val="00245BB3"/>
    <w:rsid w:val="00246B49"/>
    <w:rsid w:val="00247012"/>
    <w:rsid w:val="002477F9"/>
    <w:rsid w:val="00247C9B"/>
    <w:rsid w:val="00250212"/>
    <w:rsid w:val="0025123D"/>
    <w:rsid w:val="002530B6"/>
    <w:rsid w:val="00255978"/>
    <w:rsid w:val="00257BC3"/>
    <w:rsid w:val="00260668"/>
    <w:rsid w:val="00261762"/>
    <w:rsid w:val="00261EC4"/>
    <w:rsid w:val="0026415B"/>
    <w:rsid w:val="00266711"/>
    <w:rsid w:val="00267AAC"/>
    <w:rsid w:val="00272037"/>
    <w:rsid w:val="00273287"/>
    <w:rsid w:val="00274694"/>
    <w:rsid w:val="00276D75"/>
    <w:rsid w:val="002777C6"/>
    <w:rsid w:val="002801DC"/>
    <w:rsid w:val="00281D6A"/>
    <w:rsid w:val="00281DD2"/>
    <w:rsid w:val="00281EDD"/>
    <w:rsid w:val="002828FC"/>
    <w:rsid w:val="00282BA3"/>
    <w:rsid w:val="00286C3C"/>
    <w:rsid w:val="00290476"/>
    <w:rsid w:val="00290C5D"/>
    <w:rsid w:val="002912ED"/>
    <w:rsid w:val="002921BD"/>
    <w:rsid w:val="00292D1F"/>
    <w:rsid w:val="0029433A"/>
    <w:rsid w:val="00294383"/>
    <w:rsid w:val="0029581D"/>
    <w:rsid w:val="002A3ECB"/>
    <w:rsid w:val="002A71B3"/>
    <w:rsid w:val="002A7EF7"/>
    <w:rsid w:val="002B07A0"/>
    <w:rsid w:val="002B0DA3"/>
    <w:rsid w:val="002C0B79"/>
    <w:rsid w:val="002C6CA9"/>
    <w:rsid w:val="002C7516"/>
    <w:rsid w:val="002D05F9"/>
    <w:rsid w:val="002D2A85"/>
    <w:rsid w:val="002D2E4B"/>
    <w:rsid w:val="002D3C68"/>
    <w:rsid w:val="002E0473"/>
    <w:rsid w:val="002E2CC1"/>
    <w:rsid w:val="002E5F10"/>
    <w:rsid w:val="002E7E62"/>
    <w:rsid w:val="002F1E10"/>
    <w:rsid w:val="002F231E"/>
    <w:rsid w:val="002F2B51"/>
    <w:rsid w:val="002F350A"/>
    <w:rsid w:val="002F36F1"/>
    <w:rsid w:val="002F5B97"/>
    <w:rsid w:val="00300278"/>
    <w:rsid w:val="00304A60"/>
    <w:rsid w:val="00306DA1"/>
    <w:rsid w:val="0030C3F6"/>
    <w:rsid w:val="00311DC4"/>
    <w:rsid w:val="00315FBE"/>
    <w:rsid w:val="00317475"/>
    <w:rsid w:val="003239D8"/>
    <w:rsid w:val="003246B3"/>
    <w:rsid w:val="00324EB0"/>
    <w:rsid w:val="0032560F"/>
    <w:rsid w:val="00327828"/>
    <w:rsid w:val="00332A7A"/>
    <w:rsid w:val="00337A8E"/>
    <w:rsid w:val="003411C5"/>
    <w:rsid w:val="003414DD"/>
    <w:rsid w:val="0034178F"/>
    <w:rsid w:val="00341887"/>
    <w:rsid w:val="00341C1B"/>
    <w:rsid w:val="00343311"/>
    <w:rsid w:val="003445EF"/>
    <w:rsid w:val="00344CBE"/>
    <w:rsid w:val="003458B5"/>
    <w:rsid w:val="00346010"/>
    <w:rsid w:val="00347DA1"/>
    <w:rsid w:val="00350B36"/>
    <w:rsid w:val="00352CE4"/>
    <w:rsid w:val="00353935"/>
    <w:rsid w:val="00353971"/>
    <w:rsid w:val="003549B2"/>
    <w:rsid w:val="0035746E"/>
    <w:rsid w:val="00360D05"/>
    <w:rsid w:val="003646A8"/>
    <w:rsid w:val="00373511"/>
    <w:rsid w:val="00376F0E"/>
    <w:rsid w:val="003819F5"/>
    <w:rsid w:val="0038280F"/>
    <w:rsid w:val="00384293"/>
    <w:rsid w:val="00390429"/>
    <w:rsid w:val="00391C81"/>
    <w:rsid w:val="00391FF9"/>
    <w:rsid w:val="003942AA"/>
    <w:rsid w:val="003947EA"/>
    <w:rsid w:val="00394DEC"/>
    <w:rsid w:val="003A1D24"/>
    <w:rsid w:val="003A2B59"/>
    <w:rsid w:val="003A4374"/>
    <w:rsid w:val="003A4AD5"/>
    <w:rsid w:val="003A4EFB"/>
    <w:rsid w:val="003B1ED3"/>
    <w:rsid w:val="003B22EF"/>
    <w:rsid w:val="003B348E"/>
    <w:rsid w:val="003B68E8"/>
    <w:rsid w:val="003B732F"/>
    <w:rsid w:val="003C0AA3"/>
    <w:rsid w:val="003C19C7"/>
    <w:rsid w:val="003C1DEE"/>
    <w:rsid w:val="003C233A"/>
    <w:rsid w:val="003C2CC9"/>
    <w:rsid w:val="003C56CC"/>
    <w:rsid w:val="003C5E9F"/>
    <w:rsid w:val="003C6920"/>
    <w:rsid w:val="003D1333"/>
    <w:rsid w:val="003D320C"/>
    <w:rsid w:val="003D377B"/>
    <w:rsid w:val="003D39F3"/>
    <w:rsid w:val="003D489D"/>
    <w:rsid w:val="003D4979"/>
    <w:rsid w:val="003D77F7"/>
    <w:rsid w:val="003E166A"/>
    <w:rsid w:val="003E3023"/>
    <w:rsid w:val="003E54CB"/>
    <w:rsid w:val="003E54FF"/>
    <w:rsid w:val="003E6887"/>
    <w:rsid w:val="003E6CE2"/>
    <w:rsid w:val="003F3FE4"/>
    <w:rsid w:val="003F45A7"/>
    <w:rsid w:val="003F5817"/>
    <w:rsid w:val="003F70BB"/>
    <w:rsid w:val="003F7AAD"/>
    <w:rsid w:val="0040026D"/>
    <w:rsid w:val="00400663"/>
    <w:rsid w:val="00405132"/>
    <w:rsid w:val="00406A59"/>
    <w:rsid w:val="00406FFE"/>
    <w:rsid w:val="00407165"/>
    <w:rsid w:val="0040764C"/>
    <w:rsid w:val="00410736"/>
    <w:rsid w:val="00410CD0"/>
    <w:rsid w:val="00411204"/>
    <w:rsid w:val="00412D4C"/>
    <w:rsid w:val="00414BBE"/>
    <w:rsid w:val="00415619"/>
    <w:rsid w:val="004163CF"/>
    <w:rsid w:val="00417BC5"/>
    <w:rsid w:val="0042040A"/>
    <w:rsid w:val="00420DB7"/>
    <w:rsid w:val="004214AD"/>
    <w:rsid w:val="00421EB5"/>
    <w:rsid w:val="00421F99"/>
    <w:rsid w:val="00422A37"/>
    <w:rsid w:val="00422DAE"/>
    <w:rsid w:val="004243BA"/>
    <w:rsid w:val="004244C2"/>
    <w:rsid w:val="004245ED"/>
    <w:rsid w:val="00424C50"/>
    <w:rsid w:val="00424EB4"/>
    <w:rsid w:val="004258D7"/>
    <w:rsid w:val="00426AE4"/>
    <w:rsid w:val="0042734E"/>
    <w:rsid w:val="00427C9C"/>
    <w:rsid w:val="00427F37"/>
    <w:rsid w:val="00427F73"/>
    <w:rsid w:val="0043107D"/>
    <w:rsid w:val="00431953"/>
    <w:rsid w:val="00434AA4"/>
    <w:rsid w:val="00434B0A"/>
    <w:rsid w:val="0043532C"/>
    <w:rsid w:val="004359E0"/>
    <w:rsid w:val="00435E9D"/>
    <w:rsid w:val="00440055"/>
    <w:rsid w:val="004425A0"/>
    <w:rsid w:val="004464B9"/>
    <w:rsid w:val="00447855"/>
    <w:rsid w:val="004505A3"/>
    <w:rsid w:val="00450A7F"/>
    <w:rsid w:val="004516AB"/>
    <w:rsid w:val="00451D8F"/>
    <w:rsid w:val="00452D5C"/>
    <w:rsid w:val="0045363F"/>
    <w:rsid w:val="00454ECC"/>
    <w:rsid w:val="00457119"/>
    <w:rsid w:val="00457525"/>
    <w:rsid w:val="00457B79"/>
    <w:rsid w:val="00460CFE"/>
    <w:rsid w:val="00461F2F"/>
    <w:rsid w:val="00462D9B"/>
    <w:rsid w:val="00464092"/>
    <w:rsid w:val="00464123"/>
    <w:rsid w:val="004648B9"/>
    <w:rsid w:val="0046621D"/>
    <w:rsid w:val="0046798B"/>
    <w:rsid w:val="00471C05"/>
    <w:rsid w:val="0047353D"/>
    <w:rsid w:val="004757A4"/>
    <w:rsid w:val="004775C2"/>
    <w:rsid w:val="00477C6C"/>
    <w:rsid w:val="00480114"/>
    <w:rsid w:val="00480D70"/>
    <w:rsid w:val="00483858"/>
    <w:rsid w:val="004848FE"/>
    <w:rsid w:val="00485709"/>
    <w:rsid w:val="00486AB3"/>
    <w:rsid w:val="00486EE7"/>
    <w:rsid w:val="00492F39"/>
    <w:rsid w:val="00493B6D"/>
    <w:rsid w:val="00496390"/>
    <w:rsid w:val="00496FA0"/>
    <w:rsid w:val="004A001E"/>
    <w:rsid w:val="004A36F8"/>
    <w:rsid w:val="004A3D17"/>
    <w:rsid w:val="004A3D2D"/>
    <w:rsid w:val="004A3EAF"/>
    <w:rsid w:val="004A4897"/>
    <w:rsid w:val="004A5D19"/>
    <w:rsid w:val="004A7779"/>
    <w:rsid w:val="004A7D1C"/>
    <w:rsid w:val="004B10BD"/>
    <w:rsid w:val="004B175F"/>
    <w:rsid w:val="004B215E"/>
    <w:rsid w:val="004B313B"/>
    <w:rsid w:val="004B4F83"/>
    <w:rsid w:val="004B5748"/>
    <w:rsid w:val="004B59C7"/>
    <w:rsid w:val="004B7996"/>
    <w:rsid w:val="004C06BC"/>
    <w:rsid w:val="004C2301"/>
    <w:rsid w:val="004D000C"/>
    <w:rsid w:val="004D2E2D"/>
    <w:rsid w:val="004E0BD1"/>
    <w:rsid w:val="004E2C6E"/>
    <w:rsid w:val="004E3639"/>
    <w:rsid w:val="004E625A"/>
    <w:rsid w:val="004E701F"/>
    <w:rsid w:val="004E7764"/>
    <w:rsid w:val="004F0227"/>
    <w:rsid w:val="004F2730"/>
    <w:rsid w:val="004F2C20"/>
    <w:rsid w:val="004F667D"/>
    <w:rsid w:val="004F6B98"/>
    <w:rsid w:val="004F7C9F"/>
    <w:rsid w:val="00502294"/>
    <w:rsid w:val="005072B0"/>
    <w:rsid w:val="00507377"/>
    <w:rsid w:val="005110C7"/>
    <w:rsid w:val="00515500"/>
    <w:rsid w:val="005200E4"/>
    <w:rsid w:val="00521626"/>
    <w:rsid w:val="005241EF"/>
    <w:rsid w:val="0052752C"/>
    <w:rsid w:val="0053170C"/>
    <w:rsid w:val="0053278A"/>
    <w:rsid w:val="005328EE"/>
    <w:rsid w:val="005343AE"/>
    <w:rsid w:val="00535946"/>
    <w:rsid w:val="00535B87"/>
    <w:rsid w:val="00536E20"/>
    <w:rsid w:val="00537187"/>
    <w:rsid w:val="00537934"/>
    <w:rsid w:val="00537BE2"/>
    <w:rsid w:val="00540FCF"/>
    <w:rsid w:val="00543DE5"/>
    <w:rsid w:val="005467FF"/>
    <w:rsid w:val="00546A6E"/>
    <w:rsid w:val="0055095F"/>
    <w:rsid w:val="00553927"/>
    <w:rsid w:val="00554BF1"/>
    <w:rsid w:val="0055675A"/>
    <w:rsid w:val="00561165"/>
    <w:rsid w:val="005618E1"/>
    <w:rsid w:val="00561C02"/>
    <w:rsid w:val="005636AF"/>
    <w:rsid w:val="00563820"/>
    <w:rsid w:val="00563F39"/>
    <w:rsid w:val="005649DD"/>
    <w:rsid w:val="00564C51"/>
    <w:rsid w:val="00565EB1"/>
    <w:rsid w:val="0056628D"/>
    <w:rsid w:val="005669A1"/>
    <w:rsid w:val="00566AD4"/>
    <w:rsid w:val="005700AD"/>
    <w:rsid w:val="00570F0F"/>
    <w:rsid w:val="00571328"/>
    <w:rsid w:val="00572A28"/>
    <w:rsid w:val="00573499"/>
    <w:rsid w:val="00573E05"/>
    <w:rsid w:val="00577D11"/>
    <w:rsid w:val="00577E98"/>
    <w:rsid w:val="0058060A"/>
    <w:rsid w:val="005809FB"/>
    <w:rsid w:val="0058361C"/>
    <w:rsid w:val="005914D8"/>
    <w:rsid w:val="00591E69"/>
    <w:rsid w:val="005920DE"/>
    <w:rsid w:val="0059495D"/>
    <w:rsid w:val="00594FD7"/>
    <w:rsid w:val="00595A57"/>
    <w:rsid w:val="00597597"/>
    <w:rsid w:val="005A2FF5"/>
    <w:rsid w:val="005A4F96"/>
    <w:rsid w:val="005B03FA"/>
    <w:rsid w:val="005B1030"/>
    <w:rsid w:val="005B4FBF"/>
    <w:rsid w:val="005B665E"/>
    <w:rsid w:val="005C15E5"/>
    <w:rsid w:val="005C2444"/>
    <w:rsid w:val="005C3EF2"/>
    <w:rsid w:val="005C4ADD"/>
    <w:rsid w:val="005C5FD9"/>
    <w:rsid w:val="005C671E"/>
    <w:rsid w:val="005C69CB"/>
    <w:rsid w:val="005D0601"/>
    <w:rsid w:val="005D2126"/>
    <w:rsid w:val="005D2B06"/>
    <w:rsid w:val="005D50D3"/>
    <w:rsid w:val="005D5622"/>
    <w:rsid w:val="005D66FF"/>
    <w:rsid w:val="005D78B8"/>
    <w:rsid w:val="005E059E"/>
    <w:rsid w:val="005E2042"/>
    <w:rsid w:val="005E3A7D"/>
    <w:rsid w:val="005E7559"/>
    <w:rsid w:val="005F20EB"/>
    <w:rsid w:val="0060163A"/>
    <w:rsid w:val="0060180A"/>
    <w:rsid w:val="006040CC"/>
    <w:rsid w:val="00611919"/>
    <w:rsid w:val="006121CA"/>
    <w:rsid w:val="00612CBC"/>
    <w:rsid w:val="00613D69"/>
    <w:rsid w:val="00615E63"/>
    <w:rsid w:val="006176DA"/>
    <w:rsid w:val="00621D86"/>
    <w:rsid w:val="006231E4"/>
    <w:rsid w:val="006247BE"/>
    <w:rsid w:val="00626392"/>
    <w:rsid w:val="0062734F"/>
    <w:rsid w:val="0062743F"/>
    <w:rsid w:val="00627674"/>
    <w:rsid w:val="00627983"/>
    <w:rsid w:val="006279FF"/>
    <w:rsid w:val="00630B06"/>
    <w:rsid w:val="0063631E"/>
    <w:rsid w:val="0063773F"/>
    <w:rsid w:val="00637A4F"/>
    <w:rsid w:val="006404BE"/>
    <w:rsid w:val="00641AD5"/>
    <w:rsid w:val="00642052"/>
    <w:rsid w:val="00644A95"/>
    <w:rsid w:val="00645885"/>
    <w:rsid w:val="00650811"/>
    <w:rsid w:val="00650EDE"/>
    <w:rsid w:val="00651938"/>
    <w:rsid w:val="00652583"/>
    <w:rsid w:val="00652C3E"/>
    <w:rsid w:val="00652D32"/>
    <w:rsid w:val="00657359"/>
    <w:rsid w:val="00660916"/>
    <w:rsid w:val="00662969"/>
    <w:rsid w:val="006629F7"/>
    <w:rsid w:val="0066307D"/>
    <w:rsid w:val="00663899"/>
    <w:rsid w:val="00666F51"/>
    <w:rsid w:val="006676C3"/>
    <w:rsid w:val="00667E48"/>
    <w:rsid w:val="006779E6"/>
    <w:rsid w:val="00681879"/>
    <w:rsid w:val="00686624"/>
    <w:rsid w:val="00686CAC"/>
    <w:rsid w:val="00686DAE"/>
    <w:rsid w:val="00690D7E"/>
    <w:rsid w:val="0069118A"/>
    <w:rsid w:val="00691301"/>
    <w:rsid w:val="00694212"/>
    <w:rsid w:val="00694C94"/>
    <w:rsid w:val="00694E01"/>
    <w:rsid w:val="00697A2C"/>
    <w:rsid w:val="006A03EC"/>
    <w:rsid w:val="006A4215"/>
    <w:rsid w:val="006A5067"/>
    <w:rsid w:val="006A59B7"/>
    <w:rsid w:val="006A7B93"/>
    <w:rsid w:val="006B145D"/>
    <w:rsid w:val="006B2170"/>
    <w:rsid w:val="006B2AB1"/>
    <w:rsid w:val="006B3719"/>
    <w:rsid w:val="006B39A1"/>
    <w:rsid w:val="006B3E37"/>
    <w:rsid w:val="006B4695"/>
    <w:rsid w:val="006C0493"/>
    <w:rsid w:val="006C0AF0"/>
    <w:rsid w:val="006C11C6"/>
    <w:rsid w:val="006C2A5F"/>
    <w:rsid w:val="006C3B99"/>
    <w:rsid w:val="006C3FDE"/>
    <w:rsid w:val="006C4AAE"/>
    <w:rsid w:val="006C4D5F"/>
    <w:rsid w:val="006C5679"/>
    <w:rsid w:val="006C5780"/>
    <w:rsid w:val="006C5C3F"/>
    <w:rsid w:val="006C60B4"/>
    <w:rsid w:val="006C62B4"/>
    <w:rsid w:val="006D09A9"/>
    <w:rsid w:val="006D1715"/>
    <w:rsid w:val="006D19D9"/>
    <w:rsid w:val="006D2F72"/>
    <w:rsid w:val="006E047B"/>
    <w:rsid w:val="006E0687"/>
    <w:rsid w:val="006E1C5D"/>
    <w:rsid w:val="006E2FAD"/>
    <w:rsid w:val="006E4318"/>
    <w:rsid w:val="006E465A"/>
    <w:rsid w:val="006E6660"/>
    <w:rsid w:val="006F0B97"/>
    <w:rsid w:val="006F5C08"/>
    <w:rsid w:val="006F6857"/>
    <w:rsid w:val="007014A6"/>
    <w:rsid w:val="00701C4C"/>
    <w:rsid w:val="00702875"/>
    <w:rsid w:val="00703898"/>
    <w:rsid w:val="007058E5"/>
    <w:rsid w:val="00705DC7"/>
    <w:rsid w:val="00705FB2"/>
    <w:rsid w:val="0070616B"/>
    <w:rsid w:val="007073EB"/>
    <w:rsid w:val="0071340D"/>
    <w:rsid w:val="007211FA"/>
    <w:rsid w:val="0072271D"/>
    <w:rsid w:val="00722A43"/>
    <w:rsid w:val="007236F8"/>
    <w:rsid w:val="00726CF5"/>
    <w:rsid w:val="00732682"/>
    <w:rsid w:val="007347FD"/>
    <w:rsid w:val="00734ED9"/>
    <w:rsid w:val="007352B6"/>
    <w:rsid w:val="007361F3"/>
    <w:rsid w:val="00741031"/>
    <w:rsid w:val="00742BA2"/>
    <w:rsid w:val="007432CF"/>
    <w:rsid w:val="00743705"/>
    <w:rsid w:val="00744C7F"/>
    <w:rsid w:val="00746FB7"/>
    <w:rsid w:val="00750C00"/>
    <w:rsid w:val="007518D1"/>
    <w:rsid w:val="00752B50"/>
    <w:rsid w:val="00755530"/>
    <w:rsid w:val="00755D5F"/>
    <w:rsid w:val="00756364"/>
    <w:rsid w:val="00757C36"/>
    <w:rsid w:val="00757D6A"/>
    <w:rsid w:val="00760DD7"/>
    <w:rsid w:val="00761287"/>
    <w:rsid w:val="00762023"/>
    <w:rsid w:val="007648E3"/>
    <w:rsid w:val="0076490E"/>
    <w:rsid w:val="007649C3"/>
    <w:rsid w:val="0076668B"/>
    <w:rsid w:val="007706B6"/>
    <w:rsid w:val="0077175B"/>
    <w:rsid w:val="00771B1E"/>
    <w:rsid w:val="00771E7B"/>
    <w:rsid w:val="007748F7"/>
    <w:rsid w:val="00774F91"/>
    <w:rsid w:val="007764B8"/>
    <w:rsid w:val="00781F84"/>
    <w:rsid w:val="00782C91"/>
    <w:rsid w:val="00784848"/>
    <w:rsid w:val="00787099"/>
    <w:rsid w:val="00787444"/>
    <w:rsid w:val="007876CE"/>
    <w:rsid w:val="00787B18"/>
    <w:rsid w:val="00791C2F"/>
    <w:rsid w:val="00794886"/>
    <w:rsid w:val="00794E39"/>
    <w:rsid w:val="00795CDE"/>
    <w:rsid w:val="00795DB1"/>
    <w:rsid w:val="00796032"/>
    <w:rsid w:val="007A06B8"/>
    <w:rsid w:val="007A07D3"/>
    <w:rsid w:val="007A1EA5"/>
    <w:rsid w:val="007A3786"/>
    <w:rsid w:val="007A3925"/>
    <w:rsid w:val="007B1585"/>
    <w:rsid w:val="007B15E4"/>
    <w:rsid w:val="007B2C97"/>
    <w:rsid w:val="007B4DCE"/>
    <w:rsid w:val="007B6A1E"/>
    <w:rsid w:val="007B6A79"/>
    <w:rsid w:val="007C0791"/>
    <w:rsid w:val="007C18A4"/>
    <w:rsid w:val="007C1ADB"/>
    <w:rsid w:val="007C23C7"/>
    <w:rsid w:val="007C3844"/>
    <w:rsid w:val="007C4694"/>
    <w:rsid w:val="007D03D9"/>
    <w:rsid w:val="007D0607"/>
    <w:rsid w:val="007D16BC"/>
    <w:rsid w:val="007D2C97"/>
    <w:rsid w:val="007D4437"/>
    <w:rsid w:val="007D478C"/>
    <w:rsid w:val="007D4D3E"/>
    <w:rsid w:val="007D5821"/>
    <w:rsid w:val="007D722E"/>
    <w:rsid w:val="007E004F"/>
    <w:rsid w:val="007E32CE"/>
    <w:rsid w:val="007E35BA"/>
    <w:rsid w:val="007E4262"/>
    <w:rsid w:val="007E7468"/>
    <w:rsid w:val="007E7D5B"/>
    <w:rsid w:val="007F129C"/>
    <w:rsid w:val="007F268B"/>
    <w:rsid w:val="007F49BA"/>
    <w:rsid w:val="007F4DC6"/>
    <w:rsid w:val="007F6DB7"/>
    <w:rsid w:val="00801377"/>
    <w:rsid w:val="0080283B"/>
    <w:rsid w:val="008048C8"/>
    <w:rsid w:val="00806F99"/>
    <w:rsid w:val="0080743E"/>
    <w:rsid w:val="00807F10"/>
    <w:rsid w:val="008119D7"/>
    <w:rsid w:val="00813C41"/>
    <w:rsid w:val="00814E74"/>
    <w:rsid w:val="00815934"/>
    <w:rsid w:val="00820578"/>
    <w:rsid w:val="00821E41"/>
    <w:rsid w:val="0082223D"/>
    <w:rsid w:val="00823C9A"/>
    <w:rsid w:val="00824535"/>
    <w:rsid w:val="00824F41"/>
    <w:rsid w:val="00827AA6"/>
    <w:rsid w:val="008303E6"/>
    <w:rsid w:val="00830532"/>
    <w:rsid w:val="00832FF3"/>
    <w:rsid w:val="008343DC"/>
    <w:rsid w:val="00834A76"/>
    <w:rsid w:val="0083562C"/>
    <w:rsid w:val="0083604C"/>
    <w:rsid w:val="00837A85"/>
    <w:rsid w:val="008404C8"/>
    <w:rsid w:val="008417FE"/>
    <w:rsid w:val="008422E9"/>
    <w:rsid w:val="008424F5"/>
    <w:rsid w:val="0084496F"/>
    <w:rsid w:val="00844F92"/>
    <w:rsid w:val="0084681C"/>
    <w:rsid w:val="00846FD1"/>
    <w:rsid w:val="008505A3"/>
    <w:rsid w:val="008552E2"/>
    <w:rsid w:val="00856F2E"/>
    <w:rsid w:val="00861351"/>
    <w:rsid w:val="00861FEB"/>
    <w:rsid w:val="00862718"/>
    <w:rsid w:val="00867588"/>
    <w:rsid w:val="008737A3"/>
    <w:rsid w:val="00873E7F"/>
    <w:rsid w:val="00873FEA"/>
    <w:rsid w:val="0087622C"/>
    <w:rsid w:val="00876599"/>
    <w:rsid w:val="00876BEE"/>
    <w:rsid w:val="00877134"/>
    <w:rsid w:val="00877D82"/>
    <w:rsid w:val="00877DD4"/>
    <w:rsid w:val="00881435"/>
    <w:rsid w:val="00882814"/>
    <w:rsid w:val="0088445E"/>
    <w:rsid w:val="00884DFE"/>
    <w:rsid w:val="00892B79"/>
    <w:rsid w:val="00893DDE"/>
    <w:rsid w:val="008943BA"/>
    <w:rsid w:val="00895A67"/>
    <w:rsid w:val="00895E52"/>
    <w:rsid w:val="008A34F0"/>
    <w:rsid w:val="008A3DDA"/>
    <w:rsid w:val="008A49ED"/>
    <w:rsid w:val="008A52BA"/>
    <w:rsid w:val="008A5A26"/>
    <w:rsid w:val="008A6A6E"/>
    <w:rsid w:val="008A7EB3"/>
    <w:rsid w:val="008B3742"/>
    <w:rsid w:val="008B43F3"/>
    <w:rsid w:val="008B56B7"/>
    <w:rsid w:val="008C18EF"/>
    <w:rsid w:val="008C3D35"/>
    <w:rsid w:val="008C4B21"/>
    <w:rsid w:val="008C55FD"/>
    <w:rsid w:val="008C589D"/>
    <w:rsid w:val="008C6DFB"/>
    <w:rsid w:val="008D06CE"/>
    <w:rsid w:val="008D10E9"/>
    <w:rsid w:val="008D16BD"/>
    <w:rsid w:val="008D2249"/>
    <w:rsid w:val="008D2657"/>
    <w:rsid w:val="008D2AB1"/>
    <w:rsid w:val="008E14D1"/>
    <w:rsid w:val="008E559C"/>
    <w:rsid w:val="008E6D7A"/>
    <w:rsid w:val="008E7FEC"/>
    <w:rsid w:val="008F002A"/>
    <w:rsid w:val="008F02C8"/>
    <w:rsid w:val="008F04D7"/>
    <w:rsid w:val="008F2034"/>
    <w:rsid w:val="008F4D5D"/>
    <w:rsid w:val="008F5174"/>
    <w:rsid w:val="008F6F80"/>
    <w:rsid w:val="00900822"/>
    <w:rsid w:val="009017EE"/>
    <w:rsid w:val="009021B8"/>
    <w:rsid w:val="0090510A"/>
    <w:rsid w:val="009051CD"/>
    <w:rsid w:val="00906BA9"/>
    <w:rsid w:val="009112D4"/>
    <w:rsid w:val="00911584"/>
    <w:rsid w:val="00913660"/>
    <w:rsid w:val="00913F03"/>
    <w:rsid w:val="009153E7"/>
    <w:rsid w:val="0091554E"/>
    <w:rsid w:val="00915937"/>
    <w:rsid w:val="00916597"/>
    <w:rsid w:val="00922952"/>
    <w:rsid w:val="009235C4"/>
    <w:rsid w:val="00924507"/>
    <w:rsid w:val="009252D1"/>
    <w:rsid w:val="0092690B"/>
    <w:rsid w:val="009312E0"/>
    <w:rsid w:val="00931A4E"/>
    <w:rsid w:val="00932912"/>
    <w:rsid w:val="00933A5F"/>
    <w:rsid w:val="00934344"/>
    <w:rsid w:val="0093550E"/>
    <w:rsid w:val="009411B2"/>
    <w:rsid w:val="00945596"/>
    <w:rsid w:val="00946ED4"/>
    <w:rsid w:val="0095415E"/>
    <w:rsid w:val="00954346"/>
    <w:rsid w:val="00954A09"/>
    <w:rsid w:val="00955DEB"/>
    <w:rsid w:val="00960D4C"/>
    <w:rsid w:val="0096116E"/>
    <w:rsid w:val="009623F2"/>
    <w:rsid w:val="00963860"/>
    <w:rsid w:val="00965ECB"/>
    <w:rsid w:val="00966EC8"/>
    <w:rsid w:val="00970403"/>
    <w:rsid w:val="00971091"/>
    <w:rsid w:val="0097202E"/>
    <w:rsid w:val="0097218C"/>
    <w:rsid w:val="00974C94"/>
    <w:rsid w:val="00974FBB"/>
    <w:rsid w:val="00977743"/>
    <w:rsid w:val="00980298"/>
    <w:rsid w:val="009806C8"/>
    <w:rsid w:val="00982F1A"/>
    <w:rsid w:val="00984D13"/>
    <w:rsid w:val="009857CB"/>
    <w:rsid w:val="009858EC"/>
    <w:rsid w:val="00985AEA"/>
    <w:rsid w:val="00994CEA"/>
    <w:rsid w:val="00996784"/>
    <w:rsid w:val="009967F4"/>
    <w:rsid w:val="00996DB8"/>
    <w:rsid w:val="00997E3B"/>
    <w:rsid w:val="009A36A8"/>
    <w:rsid w:val="009A4646"/>
    <w:rsid w:val="009A4AFD"/>
    <w:rsid w:val="009A515B"/>
    <w:rsid w:val="009A6F7E"/>
    <w:rsid w:val="009A75A5"/>
    <w:rsid w:val="009A7F48"/>
    <w:rsid w:val="009B1F47"/>
    <w:rsid w:val="009B78E0"/>
    <w:rsid w:val="009B797B"/>
    <w:rsid w:val="009B79F1"/>
    <w:rsid w:val="009C0E4B"/>
    <w:rsid w:val="009C2171"/>
    <w:rsid w:val="009C264C"/>
    <w:rsid w:val="009C6384"/>
    <w:rsid w:val="009C6491"/>
    <w:rsid w:val="009C6B03"/>
    <w:rsid w:val="009C741F"/>
    <w:rsid w:val="009D1287"/>
    <w:rsid w:val="009D2B94"/>
    <w:rsid w:val="009D42F7"/>
    <w:rsid w:val="009D57DC"/>
    <w:rsid w:val="009E00E3"/>
    <w:rsid w:val="009E1737"/>
    <w:rsid w:val="009E3D63"/>
    <w:rsid w:val="009E5AF9"/>
    <w:rsid w:val="009E6276"/>
    <w:rsid w:val="009E62A7"/>
    <w:rsid w:val="009E76DC"/>
    <w:rsid w:val="009E7765"/>
    <w:rsid w:val="009E77AF"/>
    <w:rsid w:val="009E7DCF"/>
    <w:rsid w:val="009F072F"/>
    <w:rsid w:val="009F5249"/>
    <w:rsid w:val="009F6C90"/>
    <w:rsid w:val="009F7C84"/>
    <w:rsid w:val="00A0027C"/>
    <w:rsid w:val="00A00E18"/>
    <w:rsid w:val="00A02D6C"/>
    <w:rsid w:val="00A06DB5"/>
    <w:rsid w:val="00A07F3E"/>
    <w:rsid w:val="00A12C98"/>
    <w:rsid w:val="00A14128"/>
    <w:rsid w:val="00A14F29"/>
    <w:rsid w:val="00A201D4"/>
    <w:rsid w:val="00A204EE"/>
    <w:rsid w:val="00A20CE5"/>
    <w:rsid w:val="00A20F27"/>
    <w:rsid w:val="00A23177"/>
    <w:rsid w:val="00A239BA"/>
    <w:rsid w:val="00A240C7"/>
    <w:rsid w:val="00A26116"/>
    <w:rsid w:val="00A269C8"/>
    <w:rsid w:val="00A26A52"/>
    <w:rsid w:val="00A3418C"/>
    <w:rsid w:val="00A345A9"/>
    <w:rsid w:val="00A348AF"/>
    <w:rsid w:val="00A35B47"/>
    <w:rsid w:val="00A35E52"/>
    <w:rsid w:val="00A363B5"/>
    <w:rsid w:val="00A41B10"/>
    <w:rsid w:val="00A42A0B"/>
    <w:rsid w:val="00A44529"/>
    <w:rsid w:val="00A447D6"/>
    <w:rsid w:val="00A45477"/>
    <w:rsid w:val="00A454C2"/>
    <w:rsid w:val="00A46675"/>
    <w:rsid w:val="00A4722D"/>
    <w:rsid w:val="00A477ED"/>
    <w:rsid w:val="00A47AFC"/>
    <w:rsid w:val="00A47DC0"/>
    <w:rsid w:val="00A50434"/>
    <w:rsid w:val="00A50CD2"/>
    <w:rsid w:val="00A538A5"/>
    <w:rsid w:val="00A55012"/>
    <w:rsid w:val="00A56414"/>
    <w:rsid w:val="00A566E5"/>
    <w:rsid w:val="00A568F7"/>
    <w:rsid w:val="00A606DA"/>
    <w:rsid w:val="00A6071F"/>
    <w:rsid w:val="00A60B63"/>
    <w:rsid w:val="00A60B8B"/>
    <w:rsid w:val="00A64614"/>
    <w:rsid w:val="00A7031B"/>
    <w:rsid w:val="00A7102E"/>
    <w:rsid w:val="00A71249"/>
    <w:rsid w:val="00A712F5"/>
    <w:rsid w:val="00A74A54"/>
    <w:rsid w:val="00A752FB"/>
    <w:rsid w:val="00A754EC"/>
    <w:rsid w:val="00A81B58"/>
    <w:rsid w:val="00A82548"/>
    <w:rsid w:val="00A82C4D"/>
    <w:rsid w:val="00A90EF6"/>
    <w:rsid w:val="00A912DB"/>
    <w:rsid w:val="00A954F3"/>
    <w:rsid w:val="00A9737B"/>
    <w:rsid w:val="00AA1205"/>
    <w:rsid w:val="00AA1CEC"/>
    <w:rsid w:val="00AA36D9"/>
    <w:rsid w:val="00AB0C15"/>
    <w:rsid w:val="00AB1E85"/>
    <w:rsid w:val="00AB27C6"/>
    <w:rsid w:val="00AB376F"/>
    <w:rsid w:val="00AB6A7A"/>
    <w:rsid w:val="00AC0900"/>
    <w:rsid w:val="00AC2EF6"/>
    <w:rsid w:val="00AC33E5"/>
    <w:rsid w:val="00AC458F"/>
    <w:rsid w:val="00AC4AC2"/>
    <w:rsid w:val="00AC4D6D"/>
    <w:rsid w:val="00AC6914"/>
    <w:rsid w:val="00AC78D2"/>
    <w:rsid w:val="00AD0605"/>
    <w:rsid w:val="00AD4330"/>
    <w:rsid w:val="00AD50BF"/>
    <w:rsid w:val="00AD5408"/>
    <w:rsid w:val="00AD7351"/>
    <w:rsid w:val="00AE21EC"/>
    <w:rsid w:val="00AE6006"/>
    <w:rsid w:val="00AE68EB"/>
    <w:rsid w:val="00AE71FD"/>
    <w:rsid w:val="00AF22D6"/>
    <w:rsid w:val="00AF23C6"/>
    <w:rsid w:val="00AF2D7B"/>
    <w:rsid w:val="00AF2DBA"/>
    <w:rsid w:val="00AF3B83"/>
    <w:rsid w:val="00AF49D3"/>
    <w:rsid w:val="00AF519A"/>
    <w:rsid w:val="00AF7C99"/>
    <w:rsid w:val="00B0041E"/>
    <w:rsid w:val="00B02E5E"/>
    <w:rsid w:val="00B04234"/>
    <w:rsid w:val="00B06412"/>
    <w:rsid w:val="00B06EDB"/>
    <w:rsid w:val="00B07826"/>
    <w:rsid w:val="00B107B4"/>
    <w:rsid w:val="00B11007"/>
    <w:rsid w:val="00B12DD1"/>
    <w:rsid w:val="00B1315F"/>
    <w:rsid w:val="00B132CA"/>
    <w:rsid w:val="00B16493"/>
    <w:rsid w:val="00B16946"/>
    <w:rsid w:val="00B16B86"/>
    <w:rsid w:val="00B17F7D"/>
    <w:rsid w:val="00B204B4"/>
    <w:rsid w:val="00B20A2F"/>
    <w:rsid w:val="00B20CAE"/>
    <w:rsid w:val="00B20FAF"/>
    <w:rsid w:val="00B22DF9"/>
    <w:rsid w:val="00B25487"/>
    <w:rsid w:val="00B25E0E"/>
    <w:rsid w:val="00B27255"/>
    <w:rsid w:val="00B31033"/>
    <w:rsid w:val="00B33345"/>
    <w:rsid w:val="00B355A3"/>
    <w:rsid w:val="00B35895"/>
    <w:rsid w:val="00B36B28"/>
    <w:rsid w:val="00B379C9"/>
    <w:rsid w:val="00B37A9D"/>
    <w:rsid w:val="00B41244"/>
    <w:rsid w:val="00B41480"/>
    <w:rsid w:val="00B42B01"/>
    <w:rsid w:val="00B42DCB"/>
    <w:rsid w:val="00B42F0C"/>
    <w:rsid w:val="00B442BE"/>
    <w:rsid w:val="00B44D52"/>
    <w:rsid w:val="00B452B4"/>
    <w:rsid w:val="00B45461"/>
    <w:rsid w:val="00B476CB"/>
    <w:rsid w:val="00B5100A"/>
    <w:rsid w:val="00B5249D"/>
    <w:rsid w:val="00B524DF"/>
    <w:rsid w:val="00B5269E"/>
    <w:rsid w:val="00B52CC9"/>
    <w:rsid w:val="00B54C2C"/>
    <w:rsid w:val="00B576B0"/>
    <w:rsid w:val="00B61A27"/>
    <w:rsid w:val="00B62516"/>
    <w:rsid w:val="00B672B1"/>
    <w:rsid w:val="00B672D5"/>
    <w:rsid w:val="00B67D59"/>
    <w:rsid w:val="00B736CF"/>
    <w:rsid w:val="00B7373E"/>
    <w:rsid w:val="00B74952"/>
    <w:rsid w:val="00B74D27"/>
    <w:rsid w:val="00B7612C"/>
    <w:rsid w:val="00B77163"/>
    <w:rsid w:val="00B77F7B"/>
    <w:rsid w:val="00B8095B"/>
    <w:rsid w:val="00B819FE"/>
    <w:rsid w:val="00B81E38"/>
    <w:rsid w:val="00B84528"/>
    <w:rsid w:val="00B86FF9"/>
    <w:rsid w:val="00B9097A"/>
    <w:rsid w:val="00B943E9"/>
    <w:rsid w:val="00B9522D"/>
    <w:rsid w:val="00B953E6"/>
    <w:rsid w:val="00B96E53"/>
    <w:rsid w:val="00BA1321"/>
    <w:rsid w:val="00BA1895"/>
    <w:rsid w:val="00BA41D4"/>
    <w:rsid w:val="00BA4A19"/>
    <w:rsid w:val="00BA6E6A"/>
    <w:rsid w:val="00BB0AC7"/>
    <w:rsid w:val="00BB0CAE"/>
    <w:rsid w:val="00BB1C1E"/>
    <w:rsid w:val="00BB25E9"/>
    <w:rsid w:val="00BB35DC"/>
    <w:rsid w:val="00BB3E18"/>
    <w:rsid w:val="00BC2B5F"/>
    <w:rsid w:val="00BC48EF"/>
    <w:rsid w:val="00BC5050"/>
    <w:rsid w:val="00BC65A2"/>
    <w:rsid w:val="00BC7275"/>
    <w:rsid w:val="00BC78F1"/>
    <w:rsid w:val="00BD0FC6"/>
    <w:rsid w:val="00BD228D"/>
    <w:rsid w:val="00BD2A23"/>
    <w:rsid w:val="00BD2F88"/>
    <w:rsid w:val="00BD376E"/>
    <w:rsid w:val="00BD3F75"/>
    <w:rsid w:val="00BD54B1"/>
    <w:rsid w:val="00BD73BC"/>
    <w:rsid w:val="00BD73DB"/>
    <w:rsid w:val="00BE0639"/>
    <w:rsid w:val="00BE274D"/>
    <w:rsid w:val="00BE38B7"/>
    <w:rsid w:val="00BE4A5C"/>
    <w:rsid w:val="00BE571E"/>
    <w:rsid w:val="00BF1D0D"/>
    <w:rsid w:val="00BF27CC"/>
    <w:rsid w:val="00BF46EA"/>
    <w:rsid w:val="00BF7D01"/>
    <w:rsid w:val="00C01065"/>
    <w:rsid w:val="00C053C1"/>
    <w:rsid w:val="00C06F5F"/>
    <w:rsid w:val="00C12184"/>
    <w:rsid w:val="00C13283"/>
    <w:rsid w:val="00C14D7A"/>
    <w:rsid w:val="00C15BCD"/>
    <w:rsid w:val="00C1760E"/>
    <w:rsid w:val="00C201D7"/>
    <w:rsid w:val="00C2110F"/>
    <w:rsid w:val="00C228E2"/>
    <w:rsid w:val="00C23F4E"/>
    <w:rsid w:val="00C251E9"/>
    <w:rsid w:val="00C2604E"/>
    <w:rsid w:val="00C26567"/>
    <w:rsid w:val="00C3105D"/>
    <w:rsid w:val="00C31DEF"/>
    <w:rsid w:val="00C353C2"/>
    <w:rsid w:val="00C37076"/>
    <w:rsid w:val="00C40A84"/>
    <w:rsid w:val="00C40B70"/>
    <w:rsid w:val="00C4121A"/>
    <w:rsid w:val="00C44C16"/>
    <w:rsid w:val="00C458BC"/>
    <w:rsid w:val="00C46595"/>
    <w:rsid w:val="00C46D85"/>
    <w:rsid w:val="00C47232"/>
    <w:rsid w:val="00C5086C"/>
    <w:rsid w:val="00C53234"/>
    <w:rsid w:val="00C53C89"/>
    <w:rsid w:val="00C56E11"/>
    <w:rsid w:val="00C576BC"/>
    <w:rsid w:val="00C60F74"/>
    <w:rsid w:val="00C62BF9"/>
    <w:rsid w:val="00C63433"/>
    <w:rsid w:val="00C640CE"/>
    <w:rsid w:val="00C64E59"/>
    <w:rsid w:val="00C66843"/>
    <w:rsid w:val="00C715C3"/>
    <w:rsid w:val="00C718DE"/>
    <w:rsid w:val="00C71E23"/>
    <w:rsid w:val="00C745FD"/>
    <w:rsid w:val="00C748AE"/>
    <w:rsid w:val="00C772CE"/>
    <w:rsid w:val="00C777F1"/>
    <w:rsid w:val="00C8208E"/>
    <w:rsid w:val="00C82F90"/>
    <w:rsid w:val="00C86343"/>
    <w:rsid w:val="00C92B06"/>
    <w:rsid w:val="00C936F2"/>
    <w:rsid w:val="00C94AB9"/>
    <w:rsid w:val="00C962C4"/>
    <w:rsid w:val="00CA0D89"/>
    <w:rsid w:val="00CA0DD2"/>
    <w:rsid w:val="00CA27B3"/>
    <w:rsid w:val="00CA2FCE"/>
    <w:rsid w:val="00CA3404"/>
    <w:rsid w:val="00CA3484"/>
    <w:rsid w:val="00CA4208"/>
    <w:rsid w:val="00CA6C57"/>
    <w:rsid w:val="00CA72F5"/>
    <w:rsid w:val="00CB0D1E"/>
    <w:rsid w:val="00CB1102"/>
    <w:rsid w:val="00CB152B"/>
    <w:rsid w:val="00CB5A55"/>
    <w:rsid w:val="00CB61E4"/>
    <w:rsid w:val="00CB79AB"/>
    <w:rsid w:val="00CB7BB5"/>
    <w:rsid w:val="00CB7EE9"/>
    <w:rsid w:val="00CC0D6A"/>
    <w:rsid w:val="00CC445B"/>
    <w:rsid w:val="00CC597B"/>
    <w:rsid w:val="00CC60CF"/>
    <w:rsid w:val="00CC6EB4"/>
    <w:rsid w:val="00CC7B63"/>
    <w:rsid w:val="00CD01E6"/>
    <w:rsid w:val="00CD5FF3"/>
    <w:rsid w:val="00CD651D"/>
    <w:rsid w:val="00CD65F4"/>
    <w:rsid w:val="00CD7710"/>
    <w:rsid w:val="00CD7A2B"/>
    <w:rsid w:val="00CD7EEC"/>
    <w:rsid w:val="00CE32EE"/>
    <w:rsid w:val="00CE367F"/>
    <w:rsid w:val="00CE4113"/>
    <w:rsid w:val="00CE4D66"/>
    <w:rsid w:val="00CE5265"/>
    <w:rsid w:val="00CE54C3"/>
    <w:rsid w:val="00CE7583"/>
    <w:rsid w:val="00CE7B56"/>
    <w:rsid w:val="00CE7F3B"/>
    <w:rsid w:val="00CF01D6"/>
    <w:rsid w:val="00CF0D94"/>
    <w:rsid w:val="00CF5281"/>
    <w:rsid w:val="00CF5C58"/>
    <w:rsid w:val="00CF5C68"/>
    <w:rsid w:val="00CF5E23"/>
    <w:rsid w:val="00D01314"/>
    <w:rsid w:val="00D0396F"/>
    <w:rsid w:val="00D04F62"/>
    <w:rsid w:val="00D06912"/>
    <w:rsid w:val="00D103FE"/>
    <w:rsid w:val="00D119D7"/>
    <w:rsid w:val="00D1484F"/>
    <w:rsid w:val="00D16AFB"/>
    <w:rsid w:val="00D200AF"/>
    <w:rsid w:val="00D20D7D"/>
    <w:rsid w:val="00D30226"/>
    <w:rsid w:val="00D307ED"/>
    <w:rsid w:val="00D30D63"/>
    <w:rsid w:val="00D35B3C"/>
    <w:rsid w:val="00D364B8"/>
    <w:rsid w:val="00D42814"/>
    <w:rsid w:val="00D458C8"/>
    <w:rsid w:val="00D52E87"/>
    <w:rsid w:val="00D52F81"/>
    <w:rsid w:val="00D531DE"/>
    <w:rsid w:val="00D53520"/>
    <w:rsid w:val="00D53CDE"/>
    <w:rsid w:val="00D5434F"/>
    <w:rsid w:val="00D56529"/>
    <w:rsid w:val="00D567EE"/>
    <w:rsid w:val="00D578E6"/>
    <w:rsid w:val="00D6336E"/>
    <w:rsid w:val="00D654B5"/>
    <w:rsid w:val="00D65773"/>
    <w:rsid w:val="00D73798"/>
    <w:rsid w:val="00D7403F"/>
    <w:rsid w:val="00D74EF8"/>
    <w:rsid w:val="00D75D44"/>
    <w:rsid w:val="00D819F4"/>
    <w:rsid w:val="00D82B2D"/>
    <w:rsid w:val="00D831A1"/>
    <w:rsid w:val="00D83B14"/>
    <w:rsid w:val="00D8454F"/>
    <w:rsid w:val="00D86CA5"/>
    <w:rsid w:val="00D90FA4"/>
    <w:rsid w:val="00D91585"/>
    <w:rsid w:val="00D934DE"/>
    <w:rsid w:val="00D94627"/>
    <w:rsid w:val="00D949C7"/>
    <w:rsid w:val="00D94F81"/>
    <w:rsid w:val="00D97077"/>
    <w:rsid w:val="00D97C1F"/>
    <w:rsid w:val="00DA1B4D"/>
    <w:rsid w:val="00DA1D33"/>
    <w:rsid w:val="00DA3265"/>
    <w:rsid w:val="00DA346D"/>
    <w:rsid w:val="00DA3ECF"/>
    <w:rsid w:val="00DA4823"/>
    <w:rsid w:val="00DB01A8"/>
    <w:rsid w:val="00DB0E63"/>
    <w:rsid w:val="00DB12A3"/>
    <w:rsid w:val="00DB1D8C"/>
    <w:rsid w:val="00DB207C"/>
    <w:rsid w:val="00DB398D"/>
    <w:rsid w:val="00DB561E"/>
    <w:rsid w:val="00DB6525"/>
    <w:rsid w:val="00DB7273"/>
    <w:rsid w:val="00DB7D27"/>
    <w:rsid w:val="00DB7FDA"/>
    <w:rsid w:val="00DC4FF4"/>
    <w:rsid w:val="00DC7726"/>
    <w:rsid w:val="00DC77F2"/>
    <w:rsid w:val="00DD076E"/>
    <w:rsid w:val="00DD115B"/>
    <w:rsid w:val="00DD190F"/>
    <w:rsid w:val="00DD3499"/>
    <w:rsid w:val="00DD3F9E"/>
    <w:rsid w:val="00DD488B"/>
    <w:rsid w:val="00DD4DBB"/>
    <w:rsid w:val="00DD6B93"/>
    <w:rsid w:val="00DD7963"/>
    <w:rsid w:val="00DD7E2E"/>
    <w:rsid w:val="00DE2B08"/>
    <w:rsid w:val="00DE2BA9"/>
    <w:rsid w:val="00DE2F29"/>
    <w:rsid w:val="00DE3C3C"/>
    <w:rsid w:val="00DE5A97"/>
    <w:rsid w:val="00DE61E9"/>
    <w:rsid w:val="00DE6DFA"/>
    <w:rsid w:val="00DE6E6F"/>
    <w:rsid w:val="00DE7C1D"/>
    <w:rsid w:val="00DF1269"/>
    <w:rsid w:val="00DF2F6A"/>
    <w:rsid w:val="00DF448F"/>
    <w:rsid w:val="00DF49A1"/>
    <w:rsid w:val="00DF51BC"/>
    <w:rsid w:val="00DF5D19"/>
    <w:rsid w:val="00E023FD"/>
    <w:rsid w:val="00E02798"/>
    <w:rsid w:val="00E03649"/>
    <w:rsid w:val="00E03D9E"/>
    <w:rsid w:val="00E102EB"/>
    <w:rsid w:val="00E102F4"/>
    <w:rsid w:val="00E10A88"/>
    <w:rsid w:val="00E11933"/>
    <w:rsid w:val="00E12548"/>
    <w:rsid w:val="00E1381D"/>
    <w:rsid w:val="00E1392B"/>
    <w:rsid w:val="00E20543"/>
    <w:rsid w:val="00E22583"/>
    <w:rsid w:val="00E2342F"/>
    <w:rsid w:val="00E2391D"/>
    <w:rsid w:val="00E24147"/>
    <w:rsid w:val="00E241B5"/>
    <w:rsid w:val="00E256C3"/>
    <w:rsid w:val="00E26F83"/>
    <w:rsid w:val="00E274FE"/>
    <w:rsid w:val="00E27F3C"/>
    <w:rsid w:val="00E31DB3"/>
    <w:rsid w:val="00E34727"/>
    <w:rsid w:val="00E36EA8"/>
    <w:rsid w:val="00E371C5"/>
    <w:rsid w:val="00E37E96"/>
    <w:rsid w:val="00E414CA"/>
    <w:rsid w:val="00E4253C"/>
    <w:rsid w:val="00E43005"/>
    <w:rsid w:val="00E4345D"/>
    <w:rsid w:val="00E44CD4"/>
    <w:rsid w:val="00E51826"/>
    <w:rsid w:val="00E533DD"/>
    <w:rsid w:val="00E53BBC"/>
    <w:rsid w:val="00E5588F"/>
    <w:rsid w:val="00E55957"/>
    <w:rsid w:val="00E55A45"/>
    <w:rsid w:val="00E55AA5"/>
    <w:rsid w:val="00E604C2"/>
    <w:rsid w:val="00E60684"/>
    <w:rsid w:val="00E60888"/>
    <w:rsid w:val="00E61860"/>
    <w:rsid w:val="00E6189F"/>
    <w:rsid w:val="00E6278B"/>
    <w:rsid w:val="00E63897"/>
    <w:rsid w:val="00E64483"/>
    <w:rsid w:val="00E6691B"/>
    <w:rsid w:val="00E71455"/>
    <w:rsid w:val="00E71A58"/>
    <w:rsid w:val="00E77F6B"/>
    <w:rsid w:val="00E81849"/>
    <w:rsid w:val="00E825E1"/>
    <w:rsid w:val="00E83938"/>
    <w:rsid w:val="00E83E94"/>
    <w:rsid w:val="00E83F34"/>
    <w:rsid w:val="00E84171"/>
    <w:rsid w:val="00E8568F"/>
    <w:rsid w:val="00E87E60"/>
    <w:rsid w:val="00E92E8E"/>
    <w:rsid w:val="00E94FAE"/>
    <w:rsid w:val="00E95122"/>
    <w:rsid w:val="00E9794D"/>
    <w:rsid w:val="00EA2641"/>
    <w:rsid w:val="00EA2FF0"/>
    <w:rsid w:val="00EA5520"/>
    <w:rsid w:val="00EA556D"/>
    <w:rsid w:val="00EA6273"/>
    <w:rsid w:val="00EA7258"/>
    <w:rsid w:val="00EB00C1"/>
    <w:rsid w:val="00EB19FA"/>
    <w:rsid w:val="00EB2096"/>
    <w:rsid w:val="00EB42E5"/>
    <w:rsid w:val="00EB63E8"/>
    <w:rsid w:val="00EC173D"/>
    <w:rsid w:val="00EC2CF4"/>
    <w:rsid w:val="00EC3006"/>
    <w:rsid w:val="00EC3A4A"/>
    <w:rsid w:val="00EC3A5E"/>
    <w:rsid w:val="00EC5BE5"/>
    <w:rsid w:val="00ED08BD"/>
    <w:rsid w:val="00ED1BA6"/>
    <w:rsid w:val="00ED4033"/>
    <w:rsid w:val="00ED449C"/>
    <w:rsid w:val="00ED62D1"/>
    <w:rsid w:val="00ED706D"/>
    <w:rsid w:val="00EE1829"/>
    <w:rsid w:val="00EE2CCF"/>
    <w:rsid w:val="00EE4A47"/>
    <w:rsid w:val="00EE59D2"/>
    <w:rsid w:val="00EE6154"/>
    <w:rsid w:val="00EE76F7"/>
    <w:rsid w:val="00EF1A96"/>
    <w:rsid w:val="00EF219C"/>
    <w:rsid w:val="00EF3A81"/>
    <w:rsid w:val="00EF5487"/>
    <w:rsid w:val="00EF6B17"/>
    <w:rsid w:val="00EF75ED"/>
    <w:rsid w:val="00F02581"/>
    <w:rsid w:val="00F033A5"/>
    <w:rsid w:val="00F04B04"/>
    <w:rsid w:val="00F0556D"/>
    <w:rsid w:val="00F06685"/>
    <w:rsid w:val="00F06E60"/>
    <w:rsid w:val="00F0704F"/>
    <w:rsid w:val="00F0745D"/>
    <w:rsid w:val="00F10A19"/>
    <w:rsid w:val="00F111EE"/>
    <w:rsid w:val="00F115A4"/>
    <w:rsid w:val="00F1197A"/>
    <w:rsid w:val="00F13CA7"/>
    <w:rsid w:val="00F15F19"/>
    <w:rsid w:val="00F205B0"/>
    <w:rsid w:val="00F209DF"/>
    <w:rsid w:val="00F2188D"/>
    <w:rsid w:val="00F30B64"/>
    <w:rsid w:val="00F312BA"/>
    <w:rsid w:val="00F3350C"/>
    <w:rsid w:val="00F3683E"/>
    <w:rsid w:val="00F36DD4"/>
    <w:rsid w:val="00F403EC"/>
    <w:rsid w:val="00F4092F"/>
    <w:rsid w:val="00F40AAF"/>
    <w:rsid w:val="00F50CD8"/>
    <w:rsid w:val="00F51603"/>
    <w:rsid w:val="00F51A2D"/>
    <w:rsid w:val="00F53BF7"/>
    <w:rsid w:val="00F61EAE"/>
    <w:rsid w:val="00F62B12"/>
    <w:rsid w:val="00F63AD7"/>
    <w:rsid w:val="00F66202"/>
    <w:rsid w:val="00F66846"/>
    <w:rsid w:val="00F67C10"/>
    <w:rsid w:val="00F71677"/>
    <w:rsid w:val="00F71E7D"/>
    <w:rsid w:val="00F72F2B"/>
    <w:rsid w:val="00F7511A"/>
    <w:rsid w:val="00F752A2"/>
    <w:rsid w:val="00F7707B"/>
    <w:rsid w:val="00F81552"/>
    <w:rsid w:val="00F82B59"/>
    <w:rsid w:val="00F86060"/>
    <w:rsid w:val="00F8620C"/>
    <w:rsid w:val="00F8642B"/>
    <w:rsid w:val="00F87A81"/>
    <w:rsid w:val="00F90C97"/>
    <w:rsid w:val="00F93BC7"/>
    <w:rsid w:val="00F94098"/>
    <w:rsid w:val="00F975CE"/>
    <w:rsid w:val="00FA1B26"/>
    <w:rsid w:val="00FA3976"/>
    <w:rsid w:val="00FB00E1"/>
    <w:rsid w:val="00FB0303"/>
    <w:rsid w:val="00FB1273"/>
    <w:rsid w:val="00FB13A6"/>
    <w:rsid w:val="00FB224B"/>
    <w:rsid w:val="00FB4733"/>
    <w:rsid w:val="00FB5348"/>
    <w:rsid w:val="00FB7706"/>
    <w:rsid w:val="00FC0FBE"/>
    <w:rsid w:val="00FC29B2"/>
    <w:rsid w:val="00FC3FEF"/>
    <w:rsid w:val="00FD29A8"/>
    <w:rsid w:val="00FD383F"/>
    <w:rsid w:val="00FD3B3E"/>
    <w:rsid w:val="00FD403D"/>
    <w:rsid w:val="00FD4C94"/>
    <w:rsid w:val="00FD5010"/>
    <w:rsid w:val="00FE04CB"/>
    <w:rsid w:val="00FE0C4C"/>
    <w:rsid w:val="00FE24D1"/>
    <w:rsid w:val="00FE280D"/>
    <w:rsid w:val="00FE3133"/>
    <w:rsid w:val="00FE3EC4"/>
    <w:rsid w:val="00FF01E8"/>
    <w:rsid w:val="00FF04CF"/>
    <w:rsid w:val="00FF27DE"/>
    <w:rsid w:val="00FF5A95"/>
    <w:rsid w:val="00FF5AD9"/>
    <w:rsid w:val="011E2B62"/>
    <w:rsid w:val="01C638D0"/>
    <w:rsid w:val="01FE1DFD"/>
    <w:rsid w:val="02638173"/>
    <w:rsid w:val="027E5AB8"/>
    <w:rsid w:val="029C305B"/>
    <w:rsid w:val="036CDF11"/>
    <w:rsid w:val="0402DDA9"/>
    <w:rsid w:val="0464CF35"/>
    <w:rsid w:val="0500CC8C"/>
    <w:rsid w:val="05491EDD"/>
    <w:rsid w:val="0584A54F"/>
    <w:rsid w:val="060E690A"/>
    <w:rsid w:val="065906C9"/>
    <w:rsid w:val="069255DA"/>
    <w:rsid w:val="06AC801A"/>
    <w:rsid w:val="06DBFDC2"/>
    <w:rsid w:val="07187E3D"/>
    <w:rsid w:val="07697408"/>
    <w:rsid w:val="07C712B3"/>
    <w:rsid w:val="07F33890"/>
    <w:rsid w:val="07F4AE6F"/>
    <w:rsid w:val="085331C4"/>
    <w:rsid w:val="08E04A49"/>
    <w:rsid w:val="0A8AB832"/>
    <w:rsid w:val="0A8AC632"/>
    <w:rsid w:val="0A928080"/>
    <w:rsid w:val="0B0291AE"/>
    <w:rsid w:val="0C011F4F"/>
    <w:rsid w:val="0C9C7022"/>
    <w:rsid w:val="0CBA2BDC"/>
    <w:rsid w:val="0D26100D"/>
    <w:rsid w:val="0D5334A3"/>
    <w:rsid w:val="0DD00A6C"/>
    <w:rsid w:val="0DE953D3"/>
    <w:rsid w:val="0EBDE435"/>
    <w:rsid w:val="0EC27706"/>
    <w:rsid w:val="0F242E0A"/>
    <w:rsid w:val="0F444856"/>
    <w:rsid w:val="0F832213"/>
    <w:rsid w:val="0FC8C6A9"/>
    <w:rsid w:val="100023D7"/>
    <w:rsid w:val="10020DE7"/>
    <w:rsid w:val="1053238B"/>
    <w:rsid w:val="1059B496"/>
    <w:rsid w:val="10625918"/>
    <w:rsid w:val="10875F96"/>
    <w:rsid w:val="1094D922"/>
    <w:rsid w:val="10C89DAF"/>
    <w:rsid w:val="11DF211A"/>
    <w:rsid w:val="11E71CDE"/>
    <w:rsid w:val="11F584F7"/>
    <w:rsid w:val="123FE789"/>
    <w:rsid w:val="1262124D"/>
    <w:rsid w:val="12D01F8D"/>
    <w:rsid w:val="12F067E9"/>
    <w:rsid w:val="12F71EF3"/>
    <w:rsid w:val="13915558"/>
    <w:rsid w:val="13FA990F"/>
    <w:rsid w:val="1419D572"/>
    <w:rsid w:val="143E3B5C"/>
    <w:rsid w:val="149556B7"/>
    <w:rsid w:val="14959AF2"/>
    <w:rsid w:val="14A202BD"/>
    <w:rsid w:val="15658655"/>
    <w:rsid w:val="159CE3FA"/>
    <w:rsid w:val="15AC4ECE"/>
    <w:rsid w:val="15F98093"/>
    <w:rsid w:val="16002D60"/>
    <w:rsid w:val="1607C04F"/>
    <w:rsid w:val="16121473"/>
    <w:rsid w:val="16429067"/>
    <w:rsid w:val="165FB17F"/>
    <w:rsid w:val="170F8F6E"/>
    <w:rsid w:val="18AB5FCF"/>
    <w:rsid w:val="18D2BFB4"/>
    <w:rsid w:val="18E0C712"/>
    <w:rsid w:val="18E6CA4A"/>
    <w:rsid w:val="191ED9E8"/>
    <w:rsid w:val="197A9993"/>
    <w:rsid w:val="1A538CDB"/>
    <w:rsid w:val="1A87F55E"/>
    <w:rsid w:val="1A923E74"/>
    <w:rsid w:val="1AD0DD5C"/>
    <w:rsid w:val="1AF84A64"/>
    <w:rsid w:val="1B089921"/>
    <w:rsid w:val="1B23119D"/>
    <w:rsid w:val="1B62DD8D"/>
    <w:rsid w:val="1C2E0ED5"/>
    <w:rsid w:val="1C941AC5"/>
    <w:rsid w:val="1C9DAA97"/>
    <w:rsid w:val="1CBC5A89"/>
    <w:rsid w:val="1CC9C5CF"/>
    <w:rsid w:val="1D38379E"/>
    <w:rsid w:val="1D48EB9D"/>
    <w:rsid w:val="1D724212"/>
    <w:rsid w:val="1D9EE713"/>
    <w:rsid w:val="1DB222B8"/>
    <w:rsid w:val="1DD0C613"/>
    <w:rsid w:val="1E0EEBE0"/>
    <w:rsid w:val="1E47742B"/>
    <w:rsid w:val="1F953D41"/>
    <w:rsid w:val="1FAEA295"/>
    <w:rsid w:val="20049E48"/>
    <w:rsid w:val="200889B0"/>
    <w:rsid w:val="204A026F"/>
    <w:rsid w:val="204FD080"/>
    <w:rsid w:val="20893D2B"/>
    <w:rsid w:val="20CD5699"/>
    <w:rsid w:val="20D440DE"/>
    <w:rsid w:val="21760F24"/>
    <w:rsid w:val="22A7B538"/>
    <w:rsid w:val="22D8EC72"/>
    <w:rsid w:val="22DFF121"/>
    <w:rsid w:val="22E5E9DF"/>
    <w:rsid w:val="230E8A4A"/>
    <w:rsid w:val="235E8785"/>
    <w:rsid w:val="23BBC846"/>
    <w:rsid w:val="241A2BC0"/>
    <w:rsid w:val="2425A26C"/>
    <w:rsid w:val="242DE869"/>
    <w:rsid w:val="24758244"/>
    <w:rsid w:val="248213B8"/>
    <w:rsid w:val="24978BB7"/>
    <w:rsid w:val="24AF5C94"/>
    <w:rsid w:val="24E40ABF"/>
    <w:rsid w:val="261791E3"/>
    <w:rsid w:val="261FC3F5"/>
    <w:rsid w:val="262A83FB"/>
    <w:rsid w:val="2658DBB3"/>
    <w:rsid w:val="265AF6FC"/>
    <w:rsid w:val="26A78B36"/>
    <w:rsid w:val="27678110"/>
    <w:rsid w:val="278DE444"/>
    <w:rsid w:val="27A43218"/>
    <w:rsid w:val="27F169E0"/>
    <w:rsid w:val="2819762B"/>
    <w:rsid w:val="282972BB"/>
    <w:rsid w:val="28816F6C"/>
    <w:rsid w:val="292806CD"/>
    <w:rsid w:val="294F32A5"/>
    <w:rsid w:val="29ADAE56"/>
    <w:rsid w:val="29BF89E5"/>
    <w:rsid w:val="29C5431C"/>
    <w:rsid w:val="29D7B050"/>
    <w:rsid w:val="2A40121E"/>
    <w:rsid w:val="2A9341E2"/>
    <w:rsid w:val="2AD57962"/>
    <w:rsid w:val="2BC975D6"/>
    <w:rsid w:val="2BF92314"/>
    <w:rsid w:val="2C1C7CF7"/>
    <w:rsid w:val="2C86D367"/>
    <w:rsid w:val="2D3E5BB7"/>
    <w:rsid w:val="2D5D13AE"/>
    <w:rsid w:val="2DD2BCDB"/>
    <w:rsid w:val="2E2F610A"/>
    <w:rsid w:val="2E97B5A9"/>
    <w:rsid w:val="2EF390DB"/>
    <w:rsid w:val="2F08E2EA"/>
    <w:rsid w:val="2F474FFC"/>
    <w:rsid w:val="2FA55DF0"/>
    <w:rsid w:val="2FD8E931"/>
    <w:rsid w:val="2FDF50ED"/>
    <w:rsid w:val="2FEE8979"/>
    <w:rsid w:val="2FF2DC9D"/>
    <w:rsid w:val="30229198"/>
    <w:rsid w:val="309BA5A8"/>
    <w:rsid w:val="309F60F5"/>
    <w:rsid w:val="30A3F653"/>
    <w:rsid w:val="30A6A882"/>
    <w:rsid w:val="3161FDBA"/>
    <w:rsid w:val="31900916"/>
    <w:rsid w:val="32966208"/>
    <w:rsid w:val="329CE8E6"/>
    <w:rsid w:val="32E905E0"/>
    <w:rsid w:val="32FC6721"/>
    <w:rsid w:val="332664CC"/>
    <w:rsid w:val="33D701B7"/>
    <w:rsid w:val="34427B23"/>
    <w:rsid w:val="3454FBDA"/>
    <w:rsid w:val="3486FCAB"/>
    <w:rsid w:val="3487FB84"/>
    <w:rsid w:val="34FC0172"/>
    <w:rsid w:val="357FA620"/>
    <w:rsid w:val="35B0692A"/>
    <w:rsid w:val="35F85BBF"/>
    <w:rsid w:val="35F88372"/>
    <w:rsid w:val="368E643C"/>
    <w:rsid w:val="37219F56"/>
    <w:rsid w:val="37935B18"/>
    <w:rsid w:val="38095420"/>
    <w:rsid w:val="3809E2B8"/>
    <w:rsid w:val="38105CDC"/>
    <w:rsid w:val="3840DF64"/>
    <w:rsid w:val="387731FA"/>
    <w:rsid w:val="387F4D28"/>
    <w:rsid w:val="38B72916"/>
    <w:rsid w:val="3901A03E"/>
    <w:rsid w:val="390538A9"/>
    <w:rsid w:val="392AC981"/>
    <w:rsid w:val="39A24DF9"/>
    <w:rsid w:val="3A053DC3"/>
    <w:rsid w:val="3A13FCB1"/>
    <w:rsid w:val="3A4E30C1"/>
    <w:rsid w:val="3A509971"/>
    <w:rsid w:val="3A892C37"/>
    <w:rsid w:val="3A95F22C"/>
    <w:rsid w:val="3B664D19"/>
    <w:rsid w:val="3B764B0B"/>
    <w:rsid w:val="3B788026"/>
    <w:rsid w:val="3B887370"/>
    <w:rsid w:val="3BE2139C"/>
    <w:rsid w:val="3BEA0122"/>
    <w:rsid w:val="3BEF5971"/>
    <w:rsid w:val="3C724128"/>
    <w:rsid w:val="3CC42B7E"/>
    <w:rsid w:val="3D0786EF"/>
    <w:rsid w:val="3D3CDE85"/>
    <w:rsid w:val="3DD398D9"/>
    <w:rsid w:val="3DF9FBCB"/>
    <w:rsid w:val="3E127B66"/>
    <w:rsid w:val="3E2DDEF1"/>
    <w:rsid w:val="3E61F3AF"/>
    <w:rsid w:val="3E9D9D32"/>
    <w:rsid w:val="3EFBBA81"/>
    <w:rsid w:val="3F21A1E4"/>
    <w:rsid w:val="3FF482AC"/>
    <w:rsid w:val="405DB5D5"/>
    <w:rsid w:val="40A1EDFF"/>
    <w:rsid w:val="40AF3289"/>
    <w:rsid w:val="40EAF268"/>
    <w:rsid w:val="41245576"/>
    <w:rsid w:val="41C58C17"/>
    <w:rsid w:val="41FDC27B"/>
    <w:rsid w:val="42104FA8"/>
    <w:rsid w:val="42E3CD0A"/>
    <w:rsid w:val="430007EE"/>
    <w:rsid w:val="4327D09F"/>
    <w:rsid w:val="43DBEAAA"/>
    <w:rsid w:val="43EB9DCE"/>
    <w:rsid w:val="4440BC70"/>
    <w:rsid w:val="446F2CB8"/>
    <w:rsid w:val="44D5F98D"/>
    <w:rsid w:val="4547F06A"/>
    <w:rsid w:val="454B182D"/>
    <w:rsid w:val="459994ED"/>
    <w:rsid w:val="459FB831"/>
    <w:rsid w:val="45A698D4"/>
    <w:rsid w:val="4626349D"/>
    <w:rsid w:val="46A3FB06"/>
    <w:rsid w:val="46BD6A13"/>
    <w:rsid w:val="46D81162"/>
    <w:rsid w:val="46E3C0CB"/>
    <w:rsid w:val="46FD7F1C"/>
    <w:rsid w:val="470AFBEF"/>
    <w:rsid w:val="471E740D"/>
    <w:rsid w:val="472CB3C9"/>
    <w:rsid w:val="477229E8"/>
    <w:rsid w:val="48994F7D"/>
    <w:rsid w:val="492AD2B9"/>
    <w:rsid w:val="49427619"/>
    <w:rsid w:val="497268A9"/>
    <w:rsid w:val="4A023930"/>
    <w:rsid w:val="4A49EAAB"/>
    <w:rsid w:val="4A83BCA1"/>
    <w:rsid w:val="4ABF0A65"/>
    <w:rsid w:val="4AF5FC23"/>
    <w:rsid w:val="4B3EEF21"/>
    <w:rsid w:val="4B9E0991"/>
    <w:rsid w:val="4BEB9157"/>
    <w:rsid w:val="4BFEF695"/>
    <w:rsid w:val="4C2617B1"/>
    <w:rsid w:val="4C286BDF"/>
    <w:rsid w:val="4C840FD7"/>
    <w:rsid w:val="4D7D2E9A"/>
    <w:rsid w:val="4E0E95C0"/>
    <w:rsid w:val="4E10FC20"/>
    <w:rsid w:val="4E257B20"/>
    <w:rsid w:val="4EDFF435"/>
    <w:rsid w:val="4F37C5AE"/>
    <w:rsid w:val="4F600CA1"/>
    <w:rsid w:val="4F793863"/>
    <w:rsid w:val="4FF39B5B"/>
    <w:rsid w:val="5090A54F"/>
    <w:rsid w:val="50E0A582"/>
    <w:rsid w:val="50E335BB"/>
    <w:rsid w:val="5175EFF2"/>
    <w:rsid w:val="51AF7475"/>
    <w:rsid w:val="520B14E5"/>
    <w:rsid w:val="52319DA0"/>
    <w:rsid w:val="52489D02"/>
    <w:rsid w:val="524AD5F9"/>
    <w:rsid w:val="52B2435E"/>
    <w:rsid w:val="52C442E0"/>
    <w:rsid w:val="52CEF473"/>
    <w:rsid w:val="531DFB3E"/>
    <w:rsid w:val="53BBBBDC"/>
    <w:rsid w:val="53E46D63"/>
    <w:rsid w:val="540A6B86"/>
    <w:rsid w:val="5444B1DE"/>
    <w:rsid w:val="545CD5D9"/>
    <w:rsid w:val="548E9DA8"/>
    <w:rsid w:val="54ED4EB3"/>
    <w:rsid w:val="5542B5A7"/>
    <w:rsid w:val="5568BB44"/>
    <w:rsid w:val="55BB4D83"/>
    <w:rsid w:val="55F07185"/>
    <w:rsid w:val="55FCFA07"/>
    <w:rsid w:val="55FE0AA8"/>
    <w:rsid w:val="566A812B"/>
    <w:rsid w:val="5675A1F9"/>
    <w:rsid w:val="56C11C53"/>
    <w:rsid w:val="56DAEF9B"/>
    <w:rsid w:val="56DE8608"/>
    <w:rsid w:val="56E0BC38"/>
    <w:rsid w:val="57235D00"/>
    <w:rsid w:val="58005496"/>
    <w:rsid w:val="580449CC"/>
    <w:rsid w:val="583DCB96"/>
    <w:rsid w:val="5891CB38"/>
    <w:rsid w:val="58B4272F"/>
    <w:rsid w:val="58B6E187"/>
    <w:rsid w:val="59725B98"/>
    <w:rsid w:val="5972B1A8"/>
    <w:rsid w:val="5A262502"/>
    <w:rsid w:val="5A27037D"/>
    <w:rsid w:val="5B70CFA5"/>
    <w:rsid w:val="5C509C74"/>
    <w:rsid w:val="5C847F4F"/>
    <w:rsid w:val="5CFC2AB8"/>
    <w:rsid w:val="5D066254"/>
    <w:rsid w:val="5D2E84A2"/>
    <w:rsid w:val="5D4DC78C"/>
    <w:rsid w:val="5D663564"/>
    <w:rsid w:val="5D6C729A"/>
    <w:rsid w:val="5DB21917"/>
    <w:rsid w:val="5EC9F955"/>
    <w:rsid w:val="5F34C11B"/>
    <w:rsid w:val="5F3BFCE4"/>
    <w:rsid w:val="6020CB49"/>
    <w:rsid w:val="603E851B"/>
    <w:rsid w:val="60547A50"/>
    <w:rsid w:val="605B4DD3"/>
    <w:rsid w:val="61356F58"/>
    <w:rsid w:val="6136FBFC"/>
    <w:rsid w:val="614E01DC"/>
    <w:rsid w:val="6284CDE2"/>
    <w:rsid w:val="62858A3A"/>
    <w:rsid w:val="62918782"/>
    <w:rsid w:val="629EEF05"/>
    <w:rsid w:val="62CEEA75"/>
    <w:rsid w:val="6304A636"/>
    <w:rsid w:val="636024D0"/>
    <w:rsid w:val="63AC955B"/>
    <w:rsid w:val="63AF072A"/>
    <w:rsid w:val="63E0676F"/>
    <w:rsid w:val="644B5846"/>
    <w:rsid w:val="6477F07F"/>
    <w:rsid w:val="649261BB"/>
    <w:rsid w:val="64B0F3B9"/>
    <w:rsid w:val="64BBA7D3"/>
    <w:rsid w:val="6553A1DD"/>
    <w:rsid w:val="65599418"/>
    <w:rsid w:val="6577CAF1"/>
    <w:rsid w:val="657A0C71"/>
    <w:rsid w:val="65B905F4"/>
    <w:rsid w:val="65E728A7"/>
    <w:rsid w:val="65E9CCF2"/>
    <w:rsid w:val="65F3197A"/>
    <w:rsid w:val="65F3D050"/>
    <w:rsid w:val="6656C01A"/>
    <w:rsid w:val="66810579"/>
    <w:rsid w:val="66C00C85"/>
    <w:rsid w:val="66CA4F84"/>
    <w:rsid w:val="67296D2A"/>
    <w:rsid w:val="6771105F"/>
    <w:rsid w:val="67932C86"/>
    <w:rsid w:val="67CA027D"/>
    <w:rsid w:val="689867B9"/>
    <w:rsid w:val="69721C3D"/>
    <w:rsid w:val="698AAACC"/>
    <w:rsid w:val="6A1EBA7B"/>
    <w:rsid w:val="6A94FDAF"/>
    <w:rsid w:val="6ACD3715"/>
    <w:rsid w:val="6B937DA8"/>
    <w:rsid w:val="6C3470AE"/>
    <w:rsid w:val="6C51CF2E"/>
    <w:rsid w:val="6CACD941"/>
    <w:rsid w:val="6CC4F161"/>
    <w:rsid w:val="6D1F83CF"/>
    <w:rsid w:val="6D29173B"/>
    <w:rsid w:val="6D64F549"/>
    <w:rsid w:val="6D7A0971"/>
    <w:rsid w:val="6D93E61C"/>
    <w:rsid w:val="6DBF9625"/>
    <w:rsid w:val="6E6984A9"/>
    <w:rsid w:val="6EA3E187"/>
    <w:rsid w:val="6F07A93D"/>
    <w:rsid w:val="6F6B09B4"/>
    <w:rsid w:val="6F9B8A44"/>
    <w:rsid w:val="6FCFBFD5"/>
    <w:rsid w:val="6FE20CAF"/>
    <w:rsid w:val="6FF1CB1C"/>
    <w:rsid w:val="700E491C"/>
    <w:rsid w:val="7042986D"/>
    <w:rsid w:val="70A3799E"/>
    <w:rsid w:val="712EC21F"/>
    <w:rsid w:val="7197C870"/>
    <w:rsid w:val="719972C1"/>
    <w:rsid w:val="721241CC"/>
    <w:rsid w:val="7286BB66"/>
    <w:rsid w:val="7356CE07"/>
    <w:rsid w:val="73C9DF89"/>
    <w:rsid w:val="74B7EB26"/>
    <w:rsid w:val="75451DDB"/>
    <w:rsid w:val="75A17120"/>
    <w:rsid w:val="75B22417"/>
    <w:rsid w:val="75F9217F"/>
    <w:rsid w:val="7618A9D3"/>
    <w:rsid w:val="768E6EC9"/>
    <w:rsid w:val="76AE3951"/>
    <w:rsid w:val="76B5420D"/>
    <w:rsid w:val="76CF7C57"/>
    <w:rsid w:val="76D8D182"/>
    <w:rsid w:val="76E248BD"/>
    <w:rsid w:val="77572812"/>
    <w:rsid w:val="788A54A2"/>
    <w:rsid w:val="78A3A953"/>
    <w:rsid w:val="796479C9"/>
    <w:rsid w:val="79661498"/>
    <w:rsid w:val="7AEC1AF6"/>
    <w:rsid w:val="7BA4AB83"/>
    <w:rsid w:val="7BD66C61"/>
    <w:rsid w:val="7C0B6A11"/>
    <w:rsid w:val="7D4C50F7"/>
    <w:rsid w:val="7D53D1B2"/>
    <w:rsid w:val="7D7A8E58"/>
    <w:rsid w:val="7DD4C4EE"/>
    <w:rsid w:val="7DFFB2FC"/>
    <w:rsid w:val="7E2866C6"/>
    <w:rsid w:val="7E38CDEC"/>
    <w:rsid w:val="7E3934C6"/>
    <w:rsid w:val="7E5C973C"/>
    <w:rsid w:val="7E933D68"/>
    <w:rsid w:val="7ED7E2E4"/>
    <w:rsid w:val="7F0F9125"/>
    <w:rsid w:val="7F1B581F"/>
    <w:rsid w:val="7F69F948"/>
    <w:rsid w:val="7F9E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2264E96"/>
  <w15:docId w15:val="{3A659782-00A9-45BE-9842-2335121A5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11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1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1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1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8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aliases w:val="header odd,header,header odd1,header odd2,header odd3,header odd4,header odd5,header odd6"/>
    <w:basedOn w:val="NormalParagraph"/>
    <w:link w:val="HeaderChar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6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3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9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@Yu Gothic UI Semilight" w:hAnsi="@Yu Gothic UI Semilight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21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4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6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7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21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5"/>
      </w:numPr>
      <w:tabs>
        <w:tab w:val="left" w:pos="1021"/>
      </w:tabs>
    </w:pPr>
  </w:style>
  <w:style w:type="table" w:styleId="TableGrid">
    <w:name w:val="Table Grid"/>
    <w:basedOn w:val="TableNormal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21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5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Normal"/>
    <w:next w:val="List"/>
    <w:link w:val="ListParagraphChar"/>
    <w:uiPriority w:val="34"/>
    <w:qFormat/>
    <w:rsid w:val="00EC5BE5"/>
    <w:pPr>
      <w:ind w:left="283" w:hanging="283"/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8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2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2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3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6"/>
      </w:numPr>
    </w:pPr>
  </w:style>
  <w:style w:type="numbering" w:customStyle="1" w:styleId="ListNumbers">
    <w:name w:val="ListNumbers"/>
    <w:uiPriority w:val="99"/>
    <w:rsid w:val="0058060A"/>
    <w:pPr>
      <w:numPr>
        <w:numId w:val="17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20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B77163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qFormat/>
    <w:locked/>
    <w:rsid w:val="00BC7275"/>
    <w:rPr>
      <w:rFonts w:ascii="Arial" w:eastAsia="SimSun" w:hAnsi="Arial"/>
      <w:sz w:val="22"/>
      <w:szCs w:val="22"/>
      <w:lang w:val="en-GB" w:eastAsia="en-GB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577D11"/>
    <w:rPr>
      <w:rFonts w:ascii="Arial" w:eastAsia="SimSun" w:hAnsi="Arial"/>
      <w:sz w:val="22"/>
      <w:lang w:val="en-GB" w:eastAsia="zh-CN" w:bidi="bn-BD"/>
    </w:rPr>
  </w:style>
  <w:style w:type="character" w:styleId="UnresolvedMention">
    <w:name w:val="Unresolved Mention"/>
    <w:basedOn w:val="DefaultParagraphFont"/>
    <w:uiPriority w:val="99"/>
    <w:semiHidden/>
    <w:unhideWhenUsed/>
    <w:rsid w:val="000C5352"/>
    <w:rPr>
      <w:color w:val="605E5C"/>
      <w:shd w:val="clear" w:color="auto" w:fill="E1DFDD"/>
    </w:rPr>
  </w:style>
  <w:style w:type="paragraph" w:customStyle="1" w:styleId="CRCoverPage">
    <w:name w:val="CR Cover Page"/>
    <w:rsid w:val="003646A8"/>
    <w:pPr>
      <w:spacing w:after="120"/>
    </w:pPr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242B7"/>
    <w:rsid w:val="000C3787"/>
    <w:rsid w:val="000D07B2"/>
    <w:rsid w:val="001733CB"/>
    <w:rsid w:val="00197E76"/>
    <w:rsid w:val="001B03E4"/>
    <w:rsid w:val="001E5DB8"/>
    <w:rsid w:val="001E6675"/>
    <w:rsid w:val="001F24E9"/>
    <w:rsid w:val="0020610A"/>
    <w:rsid w:val="00207B64"/>
    <w:rsid w:val="002203C0"/>
    <w:rsid w:val="00226841"/>
    <w:rsid w:val="00252653"/>
    <w:rsid w:val="00266D06"/>
    <w:rsid w:val="00283FD6"/>
    <w:rsid w:val="002912ED"/>
    <w:rsid w:val="002A2C77"/>
    <w:rsid w:val="002E04E2"/>
    <w:rsid w:val="002F1EFB"/>
    <w:rsid w:val="00314D9C"/>
    <w:rsid w:val="003239D8"/>
    <w:rsid w:val="00351DEF"/>
    <w:rsid w:val="00354DE3"/>
    <w:rsid w:val="00355305"/>
    <w:rsid w:val="003F083E"/>
    <w:rsid w:val="00434918"/>
    <w:rsid w:val="00434ABE"/>
    <w:rsid w:val="00464111"/>
    <w:rsid w:val="00484741"/>
    <w:rsid w:val="004969FF"/>
    <w:rsid w:val="004C1CE7"/>
    <w:rsid w:val="004F4673"/>
    <w:rsid w:val="00517D58"/>
    <w:rsid w:val="005322FB"/>
    <w:rsid w:val="00541DA1"/>
    <w:rsid w:val="00560C65"/>
    <w:rsid w:val="00587699"/>
    <w:rsid w:val="00652A76"/>
    <w:rsid w:val="00653638"/>
    <w:rsid w:val="0067690F"/>
    <w:rsid w:val="006A5BC6"/>
    <w:rsid w:val="006E407E"/>
    <w:rsid w:val="006E5CAB"/>
    <w:rsid w:val="00717443"/>
    <w:rsid w:val="00763DE5"/>
    <w:rsid w:val="007B7A47"/>
    <w:rsid w:val="007C6978"/>
    <w:rsid w:val="007D116D"/>
    <w:rsid w:val="007E01E9"/>
    <w:rsid w:val="00823082"/>
    <w:rsid w:val="00827AA6"/>
    <w:rsid w:val="0088795B"/>
    <w:rsid w:val="008D606F"/>
    <w:rsid w:val="008E3B71"/>
    <w:rsid w:val="00913CBD"/>
    <w:rsid w:val="00916E17"/>
    <w:rsid w:val="00933812"/>
    <w:rsid w:val="0093668E"/>
    <w:rsid w:val="00955DEB"/>
    <w:rsid w:val="009637BF"/>
    <w:rsid w:val="0098084D"/>
    <w:rsid w:val="00992AC4"/>
    <w:rsid w:val="009B10BF"/>
    <w:rsid w:val="009E0FF8"/>
    <w:rsid w:val="00A75804"/>
    <w:rsid w:val="00AF3781"/>
    <w:rsid w:val="00AF710C"/>
    <w:rsid w:val="00B05F84"/>
    <w:rsid w:val="00B0678C"/>
    <w:rsid w:val="00B109CD"/>
    <w:rsid w:val="00B31F7E"/>
    <w:rsid w:val="00B41CE4"/>
    <w:rsid w:val="00B616A4"/>
    <w:rsid w:val="00BA05F8"/>
    <w:rsid w:val="00BE5088"/>
    <w:rsid w:val="00C11929"/>
    <w:rsid w:val="00C228E2"/>
    <w:rsid w:val="00C320CF"/>
    <w:rsid w:val="00C41BA3"/>
    <w:rsid w:val="00C5086C"/>
    <w:rsid w:val="00C819C8"/>
    <w:rsid w:val="00CB7570"/>
    <w:rsid w:val="00CC03D5"/>
    <w:rsid w:val="00CE3E24"/>
    <w:rsid w:val="00D26831"/>
    <w:rsid w:val="00D44118"/>
    <w:rsid w:val="00D63D3A"/>
    <w:rsid w:val="00D96815"/>
    <w:rsid w:val="00DE727A"/>
    <w:rsid w:val="00E06B22"/>
    <w:rsid w:val="00E12247"/>
    <w:rsid w:val="00E34DBC"/>
    <w:rsid w:val="00E37A15"/>
    <w:rsid w:val="00E75FD0"/>
    <w:rsid w:val="00F37E18"/>
    <w:rsid w:val="00F76F5E"/>
    <w:rsid w:val="00F847BC"/>
    <w:rsid w:val="00F9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517D5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macintosh"/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016841fc-e166-4759-8b80-df1e1b366916" ContentTypeId="0x0101" PreviousValue="false" LastSyncTimeStamp="2023-03-23T14:59:08.627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CA6B6D53CB9F94692387E462C050E01" ma:contentTypeVersion="8" ma:contentTypeDescription="新建文档。" ma:contentTypeScope="" ma:versionID="445a0ab8aa771abe10422ee55dd62862">
  <xsd:schema xmlns:xsd="http://www.w3.org/2001/XMLSchema" xmlns:xs="http://www.w3.org/2001/XMLSchema" xmlns:p="http://schemas.microsoft.com/office/2006/metadata/properties" xmlns:ns2="29bec801-49a8-45cf-b0f6-abcbe53c26dd" targetNamespace="http://schemas.microsoft.com/office/2006/metadata/properties" ma:root="true" ma:fieldsID="ae993ec61c61ee6b2941c264c9a5fa59" ns2:_="">
    <xsd:import namespace="29bec801-49a8-45cf-b0f6-abcbe53c26dd"/>
    <xsd:element name="properties">
      <xsd:complexType>
        <xsd:sequence>
          <xsd:element name="documentManagement">
            <xsd:complexType>
              <xsd:all>
                <xsd:element ref="ns2:MeetingType" minOccurs="0"/>
                <xsd:element ref="ns2:Date" minOccurs="0"/>
                <xsd:element ref="ns2:Starts" minOccurs="0"/>
                <xsd:element ref="ns2:Finish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bec801-49a8-45cf-b0f6-abcbe53c26dd" elementFormDefault="qualified">
    <xsd:import namespace="http://schemas.microsoft.com/office/2006/documentManagement/types"/>
    <xsd:import namespace="http://schemas.microsoft.com/office/infopath/2007/PartnerControls"/>
    <xsd:element name="MeetingType" ma:index="8" nillable="true" ma:displayName="Meeting Type" ma:format="Dropdown" ma:internalName="MeetingType">
      <xsd:simpleType>
        <xsd:restriction base="dms:Text">
          <xsd:maxLength value="255"/>
        </xsd:restriction>
      </xsd:simpleType>
    </xsd:element>
    <xsd:element name="Date" ma:index="9" nillable="true" ma:displayName="Date" ma:format="Dropdown" ma:internalName="Date">
      <xsd:simpleType>
        <xsd:restriction base="dms:Text">
          <xsd:maxLength value="255"/>
        </xsd:restriction>
      </xsd:simpleType>
    </xsd:element>
    <xsd:element name="Starts" ma:index="10" nillable="true" ma:displayName="Starts" ma:format="Dropdown" ma:internalName="Starts">
      <xsd:simpleType>
        <xsd:restriction base="dms:Text">
          <xsd:maxLength value="255"/>
        </xsd:restriction>
      </xsd:simpleType>
    </xsd:element>
    <xsd:element name="Finish" ma:index="11" nillable="true" ma:displayName="Finish" ma:format="Dropdown" ma:internalName="Finish">
      <xsd:simpleType>
        <xsd:restriction base="dms:Text">
          <xsd:maxLength value="255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rts xmlns="29bec801-49a8-45cf-b0f6-abcbe53c26dd" xsi:nil="true"/>
    <MeetingType xmlns="29bec801-49a8-45cf-b0f6-abcbe53c26dd" xsi:nil="true"/>
    <Date xmlns="29bec801-49a8-45cf-b0f6-abcbe53c26dd" xsi:nil="true"/>
    <Finish xmlns="29bec801-49a8-45cf-b0f6-abcbe53c26dd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9B80E2-6A15-49BA-9216-D4BE198E41A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148B386-CA70-49DE-AFA8-F317C3C7F1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bec801-49a8-45cf-b0f6-abcbe53c26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29bec801-49a8-45cf-b0f6-abcbe53c26dd"/>
  </ds:schemaRefs>
</ds:datastoreItem>
</file>

<file path=customXml/itemProps6.xml><?xml version="1.0" encoding="utf-8"?>
<ds:datastoreItem xmlns:ds="http://schemas.openxmlformats.org/officeDocument/2006/customXml" ds:itemID="{BA4929D4-8054-4787-91E8-3F728746687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1</TotalTime>
  <Pages>2</Pages>
  <Words>386</Words>
  <Characters>2201</Characters>
  <Application>Microsoft Office Word</Application>
  <DocSecurity>0</DocSecurity>
  <Lines>18</Lines>
  <Paragraphs>5</Paragraphs>
  <ScaleCrop>false</ScaleCrop>
  <Company>Nokia Oyj</Company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PS Data Off</dc:title>
  <dc:subject/>
  <dc:creator>L. Murhammer</dc:creator>
  <cp:keywords/>
  <cp:lastModifiedBy>33.926_CR0099_(Rel-19)_SCAS_5G_SMSF</cp:lastModifiedBy>
  <cp:revision>2</cp:revision>
  <cp:lastPrinted>2023-10-04T22:40:00Z</cp:lastPrinted>
  <dcterms:created xsi:type="dcterms:W3CDTF">2024-10-04T10:29:00Z</dcterms:created>
  <dcterms:modified xsi:type="dcterms:W3CDTF">2024-10-04T10:29:00Z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/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0x0101005CA6B6D53CB9F94692387E462C050E01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  <property fmtid="{D5CDD505-2E9C-101B-9397-08002B2CF9AE}" pid="24" name="MediaServiceImageTags">
    <vt:lpwstr/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2023-09-05T12:00:00Z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2bf7bd3a-fba4-4241-92e8-d124d3e2c134</vt:lpwstr>
  </property>
  <property fmtid="{D5CDD505-2E9C-101B-9397-08002B2CF9AE}" pid="31" name="MSIP_Label_0359f705-2ba0-454b-9cfc-6ce5bcaac040_ContentBits">
    <vt:lpwstr>2</vt:lpwstr>
  </property>
  <property fmtid="{D5CDD505-2E9C-101B-9397-08002B2CF9AE}" pid="32" name="_2015_ms_pID_725343">
    <vt:lpwstr>(2)Z67QQ7pDZLwNdLJHiYJ0rWmsi5L6Nzg8yVtYnrhbNeSH3NrcvWV0bPR1UHG93CWj0dl8ltqb
GJWFWe7+sD3p71U7LHtVA9JJLAdepqmuon1hWFRbq08kmlyU426wTR57LCrr6osyT1+eSEBl
5oHcbwQ7QNa23xqj0GEq9TbcyvYMnc3RaMY4PrLRpXu4a8Tg/+zc19LRZZ+fXKNpDjG2nM5l
XimGJnhJ5CNjT6cVKk</vt:lpwstr>
  </property>
  <property fmtid="{D5CDD505-2E9C-101B-9397-08002B2CF9AE}" pid="33" name="_2015_ms_pID_7253431">
    <vt:lpwstr>TGm3K8qTMi+sJetykNyg7nH2BIzTBTgj05YEzGyQnPda37BdijL2AE
oFZyyU6ebQ46puB+WzeR9CeJI+vCigbghwPMAY8bTR7EPtf2DhKgkm7Y188FGdTDYXXIGPvJ
9d9JsExXLOL20nAyd5/Cf5mcOER0YiClscTstdo3WyLAuyuBGDyfr0d0k0csz6XZKU8=</vt:lpwstr>
  </property>
</Properties>
</file>